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88" w:rsidRPr="00E4583D" w:rsidRDefault="00103F88" w:rsidP="00BB5217">
      <w:pPr>
        <w:pStyle w:val="Kapitel"/>
      </w:pPr>
      <w:r w:rsidRPr="00E4583D">
        <w:t xml:space="preserve">KAPITEL </w:t>
      </w:r>
      <w:r>
        <w:t>2</w:t>
      </w:r>
    </w:p>
    <w:p w:rsidR="00103F88" w:rsidRDefault="00103F88" w:rsidP="00D41D11">
      <w:pPr>
        <w:pStyle w:val="Sequenz"/>
      </w:pPr>
      <w:r>
        <w:t>Sequenz 3</w:t>
      </w:r>
    </w:p>
    <w:p w:rsidR="00103F88" w:rsidRPr="00D41D11" w:rsidRDefault="00103F88" w:rsidP="00D41D11">
      <w:pPr>
        <w:pStyle w:val="Sequenz"/>
      </w:pPr>
      <w:r w:rsidRPr="00D41D11">
        <w:t>S</w:t>
      </w:r>
      <w:r>
        <w:t>ZENE</w:t>
      </w:r>
      <w:r w:rsidRPr="00D41D11">
        <w:t xml:space="preserve"> </w:t>
      </w:r>
      <w:r>
        <w:t>8</w:t>
      </w:r>
    </w:p>
    <w:p w:rsidR="00103F88" w:rsidRPr="00071202" w:rsidRDefault="00103F88" w:rsidP="0027481C">
      <w:pPr>
        <w:pStyle w:val="Szene1"/>
      </w:pPr>
      <w:r w:rsidRPr="00071202">
        <w:t>Auf Messers Schneide</w:t>
      </w:r>
    </w:p>
    <w:p w:rsidR="00103F88" w:rsidRDefault="00103F88" w:rsidP="0027481C">
      <w:pPr>
        <w:pStyle w:val="Szene1"/>
      </w:pPr>
      <w:r>
        <w:br w:type="page"/>
      </w:r>
    </w:p>
    <w:p w:rsidR="00103F88" w:rsidRPr="00071202" w:rsidRDefault="00103F88" w:rsidP="0020348B">
      <w:pPr>
        <w:pStyle w:val="Szene2"/>
      </w:pPr>
      <w:r w:rsidRPr="00B92E5C">
        <w:t xml:space="preserve">Szene </w:t>
      </w:r>
      <w:r>
        <w:t xml:space="preserve">8 – </w:t>
      </w:r>
      <w:r w:rsidRPr="00071202">
        <w:t>Auf Messers Schneide</w:t>
      </w:r>
    </w:p>
    <w:p w:rsidR="00103F88" w:rsidRDefault="00103F88" w:rsidP="00297FA6">
      <w:pPr>
        <w:pStyle w:val="Regie"/>
      </w:pPr>
      <w:r>
        <w:t>[Die Charaktere werden nicht gezeigt, man hört nur ihre Stimmen in den ankommenden Fahrzeugen.]</w:t>
      </w:r>
    </w:p>
    <w:p w:rsidR="00103F88" w:rsidRDefault="00103F88" w:rsidP="00EA2086">
      <w:pPr>
        <w:pStyle w:val="Charakter"/>
      </w:pPr>
      <w:r>
        <w:t>Soldat (Humvee)</w:t>
      </w:r>
    </w:p>
    <w:p w:rsidR="00103F88" w:rsidRPr="00DF4043" w:rsidRDefault="00103F88" w:rsidP="00DF4043">
      <w:pPr>
        <w:pStyle w:val="Beschreibung"/>
      </w:pPr>
      <w:r>
        <w:t>Hinweis: Heranfahrende Humvees mit den Squads darin.</w:t>
      </w:r>
    </w:p>
    <w:p w:rsidR="00103F88" w:rsidRDefault="00103F88" w:rsidP="00D2373B">
      <w:pPr>
        <w:pStyle w:val="Text"/>
      </w:pPr>
      <w:r>
        <w:t>(8-01) „Sir, näher können wir Sie nicht heranbri</w:t>
      </w:r>
      <w:r>
        <w:t>n</w:t>
      </w:r>
      <w:r>
        <w:t>gen.“</w:t>
      </w:r>
    </w:p>
    <w:p w:rsidR="00103F88" w:rsidRDefault="00103F88" w:rsidP="00D2373B">
      <w:pPr>
        <w:pStyle w:val="Charakter"/>
      </w:pPr>
      <w:r>
        <w:t>Billy</w:t>
      </w:r>
    </w:p>
    <w:p w:rsidR="00103F88" w:rsidRPr="002D3FE1" w:rsidRDefault="00103F88" w:rsidP="002D3FE1">
      <w:pPr>
        <w:pStyle w:val="Beschreibung"/>
      </w:pPr>
      <w:r>
        <w:t>Hinweis: Normaler Befehlston einem Untergebenen gege</w:t>
      </w:r>
      <w:r>
        <w:t>n</w:t>
      </w:r>
      <w:r>
        <w:t>über.</w:t>
      </w:r>
    </w:p>
    <w:p w:rsidR="00103F88" w:rsidRPr="00C20124" w:rsidRDefault="00103F88" w:rsidP="00DD1969">
      <w:pPr>
        <w:pStyle w:val="Regie"/>
      </w:pPr>
      <w:r>
        <w:t>[Humvees stoppen]</w:t>
      </w:r>
    </w:p>
    <w:p w:rsidR="00103F88" w:rsidRDefault="00103F88" w:rsidP="00DD1969">
      <w:pPr>
        <w:pStyle w:val="Text"/>
      </w:pPr>
      <w:r>
        <w:t xml:space="preserve"> (8-02) „Ok, den Rest werde wir zu Fuss gehen!“</w:t>
      </w:r>
    </w:p>
    <w:p w:rsidR="00103F88" w:rsidRDefault="00103F88" w:rsidP="000F0127">
      <w:pPr>
        <w:pStyle w:val="Charakter"/>
      </w:pPr>
    </w:p>
    <w:p w:rsidR="00103F88" w:rsidRDefault="00103F88" w:rsidP="000F0127">
      <w:pPr>
        <w:pStyle w:val="Charakter"/>
      </w:pPr>
      <w:r>
        <w:t>Little Long</w:t>
      </w:r>
    </w:p>
    <w:p w:rsidR="00103F88" w:rsidRPr="002D3FE1" w:rsidRDefault="00103F88" w:rsidP="00C20124">
      <w:pPr>
        <w:pStyle w:val="Beschreibung"/>
      </w:pPr>
      <w:r>
        <w:t>Hinweis: Normaler Befehlston einem Untergebenen gege</w:t>
      </w:r>
      <w:r>
        <w:t>n</w:t>
      </w:r>
      <w:r>
        <w:t>über.</w:t>
      </w:r>
    </w:p>
    <w:p w:rsidR="00103F88" w:rsidRPr="00C20124" w:rsidRDefault="00103F88" w:rsidP="00DD1969">
      <w:pPr>
        <w:pStyle w:val="Regie"/>
      </w:pPr>
      <w:r>
        <w:t>[Little Long bezieht Stellung, Nahaufnahme über Schu</w:t>
      </w:r>
      <w:r>
        <w:t>l</w:t>
      </w:r>
      <w:r>
        <w:t>ter]</w:t>
      </w:r>
    </w:p>
    <w:p w:rsidR="00103F88" w:rsidRDefault="00103F88" w:rsidP="00C20124">
      <w:pPr>
        <w:pStyle w:val="Text"/>
      </w:pPr>
      <w:r>
        <w:t>(8-03) „Little Long an Billy.“</w:t>
      </w:r>
    </w:p>
    <w:p w:rsidR="00103F88" w:rsidRDefault="00103F88" w:rsidP="000F0127">
      <w:pPr>
        <w:pStyle w:val="Charakter"/>
      </w:pPr>
      <w:r>
        <w:t>Billy</w:t>
      </w:r>
    </w:p>
    <w:p w:rsidR="00103F88" w:rsidRDefault="00103F88" w:rsidP="00AB0648">
      <w:pPr>
        <w:pStyle w:val="Beschreibung"/>
      </w:pPr>
      <w:r>
        <w:t>Hinweis: Normaler Befehlston</w:t>
      </w:r>
    </w:p>
    <w:p w:rsidR="00103F88" w:rsidRDefault="00103F88" w:rsidP="00DD1969">
      <w:pPr>
        <w:pStyle w:val="Regie"/>
      </w:pPr>
      <w:r>
        <w:t>[Humvees stoppen]</w:t>
      </w:r>
    </w:p>
    <w:p w:rsidR="00103F88" w:rsidRDefault="00103F88" w:rsidP="00AB0648">
      <w:pPr>
        <w:pStyle w:val="Text"/>
      </w:pPr>
      <w:r>
        <w:t>(8-04) „Ich höre“</w:t>
      </w:r>
    </w:p>
    <w:p w:rsidR="00103F88" w:rsidRDefault="00103F88" w:rsidP="00AB0648">
      <w:pPr>
        <w:pStyle w:val="Charakter"/>
      </w:pPr>
      <w:r>
        <w:t>Little Long</w:t>
      </w:r>
    </w:p>
    <w:p w:rsidR="00103F88" w:rsidRDefault="00103F88" w:rsidP="00AB0648">
      <w:pPr>
        <w:pStyle w:val="Beschreibung"/>
      </w:pPr>
      <w:r>
        <w:t>Hinweis: Normaler Befehlston</w:t>
      </w:r>
    </w:p>
    <w:p w:rsidR="00103F88" w:rsidRDefault="00103F88" w:rsidP="00DD1969">
      <w:pPr>
        <w:pStyle w:val="Regie"/>
      </w:pPr>
      <w:r>
        <w:t>[Aufnahme von unten]</w:t>
      </w:r>
    </w:p>
    <w:p w:rsidR="00103F88" w:rsidRDefault="00103F88" w:rsidP="00AB0648">
      <w:pPr>
        <w:pStyle w:val="Text"/>
      </w:pPr>
      <w:r>
        <w:t>(8-04) „Gebiet ist sicher, niemand in Sicht!“</w:t>
      </w:r>
    </w:p>
    <w:p w:rsidR="00103F88" w:rsidRDefault="00103F88" w:rsidP="00792E5B">
      <w:pPr>
        <w:pStyle w:val="Charakter"/>
      </w:pPr>
      <w:r>
        <w:t>Billy</w:t>
      </w:r>
    </w:p>
    <w:p w:rsidR="00103F88" w:rsidRDefault="00103F88" w:rsidP="00792E5B">
      <w:pPr>
        <w:pStyle w:val="Beschreibung"/>
      </w:pPr>
      <w:r>
        <w:t>Hinweis: Normaler Befehlston</w:t>
      </w:r>
    </w:p>
    <w:p w:rsidR="00103F88" w:rsidRDefault="00103F88" w:rsidP="00DD1969">
      <w:pPr>
        <w:pStyle w:val="Regie"/>
      </w:pPr>
      <w:r>
        <w:t>[Aufnahme von unten überschneidend mit Kameraschwe</w:t>
      </w:r>
      <w:r>
        <w:t>n</w:t>
      </w:r>
      <w:r>
        <w:t>ker]</w:t>
      </w:r>
    </w:p>
    <w:p w:rsidR="00103F88" w:rsidRDefault="00103F88" w:rsidP="00792E5B">
      <w:pPr>
        <w:pStyle w:val="Text"/>
      </w:pPr>
      <w:r>
        <w:t>(8-05) „Verstanden, Stellung halten solange wir Vo</w:t>
      </w:r>
      <w:r>
        <w:t>r</w:t>
      </w:r>
      <w:r>
        <w:t>rücken, Over.</w:t>
      </w:r>
    </w:p>
    <w:p w:rsidR="00103F88" w:rsidRDefault="00103F88" w:rsidP="00792E5B">
      <w:pPr>
        <w:pStyle w:val="Charakter"/>
      </w:pPr>
      <w:r>
        <w:t>Little Long</w:t>
      </w:r>
    </w:p>
    <w:p w:rsidR="00103F88" w:rsidRDefault="00103F88" w:rsidP="00792E5B">
      <w:pPr>
        <w:pStyle w:val="Beschreibung"/>
      </w:pPr>
      <w:r>
        <w:t>Hinweis: Normaler Befehlston</w:t>
      </w:r>
    </w:p>
    <w:p w:rsidR="00103F88" w:rsidRPr="00063F34" w:rsidRDefault="00103F88" w:rsidP="00ED0849">
      <w:pPr>
        <w:pStyle w:val="Regie"/>
      </w:pPr>
      <w:r>
        <w:t>[</w:t>
      </w:r>
      <w:r w:rsidRPr="00531BD1">
        <w:t xml:space="preserve">Squads </w:t>
      </w:r>
      <w:r>
        <w:t>rennt um die Kurve]</w:t>
      </w:r>
    </w:p>
    <w:p w:rsidR="00103F88" w:rsidRDefault="00103F88" w:rsidP="00792E5B">
      <w:pPr>
        <w:pStyle w:val="Text"/>
      </w:pPr>
      <w:r>
        <w:t>(8-06) „Verstanden, Over and out“</w:t>
      </w:r>
    </w:p>
    <w:p w:rsidR="00103F88" w:rsidRPr="005C4B46" w:rsidRDefault="00103F88" w:rsidP="00792E5B">
      <w:pPr>
        <w:pStyle w:val="Charakter"/>
      </w:pPr>
      <w:r w:rsidRPr="005C4B46">
        <w:t>Clumsy</w:t>
      </w:r>
    </w:p>
    <w:p w:rsidR="00103F88" w:rsidRDefault="00103F88" w:rsidP="00792E5B">
      <w:pPr>
        <w:pStyle w:val="Beschreibung"/>
      </w:pPr>
      <w:r>
        <w:t>Hinweis: Leicht zynischer, fragender Tonfall</w:t>
      </w:r>
    </w:p>
    <w:p w:rsidR="00103F88" w:rsidRDefault="00103F88" w:rsidP="00792E5B">
      <w:pPr>
        <w:pStyle w:val="Regie"/>
      </w:pPr>
      <w:r>
        <w:t>[Frage stellt er auf dem Weg zu J.P.]</w:t>
      </w:r>
    </w:p>
    <w:p w:rsidR="00103F88" w:rsidRDefault="00103F88" w:rsidP="00792E5B">
      <w:pPr>
        <w:pStyle w:val="Text"/>
      </w:pPr>
      <w:r>
        <w:t>(8-07) „Wo lang?“</w:t>
      </w:r>
    </w:p>
    <w:p w:rsidR="00103F88" w:rsidRDefault="00103F88" w:rsidP="005C4B46">
      <w:pPr>
        <w:pStyle w:val="Charakter"/>
      </w:pPr>
      <w:r>
        <w:t>J.P.</w:t>
      </w:r>
    </w:p>
    <w:p w:rsidR="00103F88" w:rsidRDefault="00103F88" w:rsidP="005C4B46">
      <w:pPr>
        <w:pStyle w:val="Beschreibung"/>
      </w:pPr>
      <w:r>
        <w:t>Hinweis: Selbstsicherer Tonfall</w:t>
      </w:r>
    </w:p>
    <w:p w:rsidR="00103F88" w:rsidRDefault="00103F88" w:rsidP="005C4B46">
      <w:pPr>
        <w:pStyle w:val="Regie"/>
      </w:pPr>
      <w:r>
        <w:t>[Nachdem er sich Clumsy zuwendet]</w:t>
      </w:r>
    </w:p>
    <w:p w:rsidR="00103F88" w:rsidRDefault="00103F88" w:rsidP="005C4B46">
      <w:pPr>
        <w:pStyle w:val="Text"/>
      </w:pPr>
      <w:r>
        <w:t>(8-08) „Nach Süden!“</w:t>
      </w:r>
    </w:p>
    <w:p w:rsidR="00103F88" w:rsidRDefault="00103F88" w:rsidP="005C4B46">
      <w:pPr>
        <w:pStyle w:val="Charakter"/>
      </w:pPr>
      <w:r>
        <w:t>Clumsy</w:t>
      </w:r>
    </w:p>
    <w:p w:rsidR="00103F88" w:rsidRPr="009424A3" w:rsidRDefault="00103F88" w:rsidP="005C4B46">
      <w:pPr>
        <w:pStyle w:val="Beschreibung"/>
      </w:pPr>
      <w:r w:rsidRPr="009424A3">
        <w:t xml:space="preserve">Hinweis: </w:t>
      </w:r>
      <w:r>
        <w:t>Selbstsicher</w:t>
      </w:r>
    </w:p>
    <w:p w:rsidR="00103F88" w:rsidRDefault="00103F88" w:rsidP="005C4B46">
      <w:pPr>
        <w:pStyle w:val="Regie"/>
      </w:pPr>
      <w:r>
        <w:t>[Nahaufnahme]</w:t>
      </w:r>
    </w:p>
    <w:p w:rsidR="00103F88" w:rsidRDefault="00103F88" w:rsidP="005C4B46">
      <w:pPr>
        <w:pStyle w:val="Text"/>
      </w:pPr>
      <w:r>
        <w:t>(8-09) „Nein, nach Norden, nach Norden!!!“</w:t>
      </w:r>
    </w:p>
    <w:p w:rsidR="00103F88" w:rsidRDefault="00103F88" w:rsidP="005C4B46">
      <w:pPr>
        <w:pStyle w:val="Charakter"/>
      </w:pPr>
    </w:p>
    <w:p w:rsidR="00103F88" w:rsidRDefault="00103F88" w:rsidP="00DD1969">
      <w:pPr>
        <w:pStyle w:val="Beschreibung"/>
      </w:pPr>
    </w:p>
    <w:p w:rsidR="00103F88" w:rsidRPr="00DD1969" w:rsidRDefault="00103F88" w:rsidP="00DD1969">
      <w:pPr>
        <w:pStyle w:val="Regie"/>
      </w:pPr>
    </w:p>
    <w:p w:rsidR="00103F88" w:rsidRPr="005C4B46" w:rsidRDefault="00103F88" w:rsidP="005C4B46">
      <w:pPr>
        <w:pStyle w:val="Charakter"/>
      </w:pPr>
      <w:r>
        <w:t>J.P.</w:t>
      </w:r>
    </w:p>
    <w:p w:rsidR="00103F88" w:rsidRPr="005C4B46" w:rsidRDefault="00103F88" w:rsidP="005C4B46">
      <w:pPr>
        <w:pStyle w:val="Beschreibung"/>
      </w:pPr>
      <w:r w:rsidRPr="005C4B46">
        <w:t xml:space="preserve">Hinweis: </w:t>
      </w:r>
      <w:r>
        <w:t>Leicht genervt</w:t>
      </w:r>
      <w:r w:rsidRPr="005C4B46">
        <w:t xml:space="preserve"> Tonfall</w:t>
      </w:r>
    </w:p>
    <w:p w:rsidR="00103F88" w:rsidRDefault="00103F88" w:rsidP="005C4B46">
      <w:pPr>
        <w:pStyle w:val="Regie"/>
      </w:pPr>
    </w:p>
    <w:p w:rsidR="00103F88" w:rsidRDefault="00103F88" w:rsidP="005C4B46">
      <w:pPr>
        <w:pStyle w:val="Text"/>
      </w:pPr>
      <w:r>
        <w:t>(8-10) „Ich weiss es genau. Wir müssen nach Süden! Ich dachte du hättest aufgepasst?“</w:t>
      </w:r>
    </w:p>
    <w:p w:rsidR="00103F88" w:rsidRDefault="00103F88" w:rsidP="005C4B46">
      <w:pPr>
        <w:pStyle w:val="Charakter"/>
      </w:pPr>
      <w:r>
        <w:t>Clumsy</w:t>
      </w:r>
    </w:p>
    <w:p w:rsidR="00103F88" w:rsidRPr="00571100" w:rsidRDefault="00103F88" w:rsidP="005C4B46">
      <w:pPr>
        <w:pStyle w:val="Beschreibung"/>
      </w:pPr>
      <w:r w:rsidRPr="00571100">
        <w:t xml:space="preserve">Hinweis: </w:t>
      </w:r>
      <w:r>
        <w:t>Betonung ICH + DU</w:t>
      </w:r>
    </w:p>
    <w:p w:rsidR="00103F88" w:rsidRDefault="00103F88" w:rsidP="005C4B46">
      <w:pPr>
        <w:pStyle w:val="Regie"/>
      </w:pPr>
      <w:r>
        <w:t>[Kameratotale der beiden]</w:t>
      </w:r>
    </w:p>
    <w:p w:rsidR="00103F88" w:rsidRDefault="00103F88" w:rsidP="005C4B46">
      <w:pPr>
        <w:pStyle w:val="Text"/>
      </w:pPr>
      <w:r>
        <w:t>(8-11) „und ICH dachte, DU hättest aufgepasst?“</w:t>
      </w:r>
    </w:p>
    <w:p w:rsidR="00103F88" w:rsidRPr="004223E5" w:rsidRDefault="00103F88" w:rsidP="004223E5">
      <w:pPr>
        <w:pStyle w:val="Charakter"/>
      </w:pPr>
      <w:r w:rsidRPr="004223E5">
        <w:t>Clumsy</w:t>
      </w:r>
    </w:p>
    <w:p w:rsidR="00103F88" w:rsidRPr="004223E5" w:rsidRDefault="00103F88" w:rsidP="004223E5">
      <w:pPr>
        <w:pStyle w:val="Beschreibung"/>
      </w:pPr>
      <w:r w:rsidRPr="004223E5">
        <w:t xml:space="preserve">Hinweis: </w:t>
      </w:r>
      <w:r>
        <w:t>Genervt</w:t>
      </w:r>
      <w:r w:rsidRPr="004223E5">
        <w:t xml:space="preserve"> Tonfall</w:t>
      </w:r>
    </w:p>
    <w:p w:rsidR="00103F88" w:rsidRDefault="00103F88" w:rsidP="004223E5">
      <w:pPr>
        <w:pStyle w:val="Regie"/>
      </w:pPr>
      <w:r>
        <w:t>[nachdem er sich umgeschaut hat, Sicht auf J.P.]</w:t>
      </w:r>
    </w:p>
    <w:p w:rsidR="00103F88" w:rsidRDefault="00103F88" w:rsidP="004223E5">
      <w:pPr>
        <w:pStyle w:val="Text"/>
      </w:pPr>
      <w:r>
        <w:t>(8-12) „Willst mir jetzt sagen wir haben uns verirrt? Wir sind noch keine 30 Minuten hier!!!“</w:t>
      </w:r>
    </w:p>
    <w:p w:rsidR="00103F88" w:rsidRDefault="00103F88" w:rsidP="004223E5">
      <w:pPr>
        <w:pStyle w:val="Charakter"/>
      </w:pPr>
      <w:r>
        <w:t>J.P.</w:t>
      </w:r>
    </w:p>
    <w:p w:rsidR="00103F88" w:rsidRPr="004223E5" w:rsidRDefault="00103F88" w:rsidP="004223E5">
      <w:pPr>
        <w:pStyle w:val="Beschreibung"/>
      </w:pPr>
      <w:r w:rsidRPr="004223E5">
        <w:t>Hinweis: Genervt Tonfall</w:t>
      </w:r>
    </w:p>
    <w:p w:rsidR="00103F88" w:rsidRDefault="00103F88" w:rsidP="004223E5">
      <w:pPr>
        <w:pStyle w:val="Regie"/>
      </w:pPr>
    </w:p>
    <w:p w:rsidR="00103F88" w:rsidRDefault="00103F88" w:rsidP="004223E5">
      <w:pPr>
        <w:pStyle w:val="Text"/>
      </w:pPr>
      <w:r>
        <w:t>(8-13) „Ich sag dir doch, nach Süden!!!“</w:t>
      </w:r>
    </w:p>
    <w:p w:rsidR="00103F88" w:rsidRDefault="00103F88" w:rsidP="004223E5">
      <w:pPr>
        <w:pStyle w:val="Charakter"/>
      </w:pPr>
      <w:r w:rsidRPr="004223E5">
        <w:t>Clumsy</w:t>
      </w:r>
    </w:p>
    <w:p w:rsidR="00103F88" w:rsidRPr="004223E5" w:rsidRDefault="00103F88" w:rsidP="004223E5">
      <w:pPr>
        <w:pStyle w:val="Beschreibung"/>
      </w:pPr>
      <w:r w:rsidRPr="004223E5">
        <w:t xml:space="preserve">Hinweis: </w:t>
      </w:r>
      <w:r>
        <w:t>Resignierender Tonfall</w:t>
      </w:r>
    </w:p>
    <w:p w:rsidR="00103F88" w:rsidRDefault="00103F88" w:rsidP="004223E5">
      <w:pPr>
        <w:pStyle w:val="Regie"/>
      </w:pPr>
    </w:p>
    <w:p w:rsidR="00103F88" w:rsidRDefault="00103F88" w:rsidP="004223E5">
      <w:pPr>
        <w:pStyle w:val="Text"/>
      </w:pPr>
      <w:r>
        <w:t>(8-14) „Das darf doch nicht wahr sein, wir haben uns verirrt!“</w:t>
      </w:r>
    </w:p>
    <w:p w:rsidR="00103F88" w:rsidRPr="00F31A0B" w:rsidRDefault="00103F88" w:rsidP="004223E5">
      <w:pPr>
        <w:pStyle w:val="Charakter"/>
      </w:pPr>
      <w:r w:rsidRPr="00F31A0B">
        <w:t>Big Bang</w:t>
      </w:r>
    </w:p>
    <w:p w:rsidR="00103F88" w:rsidRDefault="00103F88" w:rsidP="00782661">
      <w:pPr>
        <w:pStyle w:val="Beschreibung"/>
      </w:pPr>
      <w:r>
        <w:t>Hinweis: Zynisch fragend</w:t>
      </w:r>
    </w:p>
    <w:p w:rsidR="00103F88" w:rsidRDefault="00103F88" w:rsidP="00782661">
      <w:pPr>
        <w:pStyle w:val="Regie"/>
      </w:pPr>
      <w:r>
        <w:t>[Big Bang findet im Hintergrund die Fahrzeugspuren]</w:t>
      </w:r>
    </w:p>
    <w:p w:rsidR="00103F88" w:rsidRDefault="00103F88" w:rsidP="00782661">
      <w:pPr>
        <w:pStyle w:val="Text"/>
      </w:pPr>
      <w:r>
        <w:t>(8-15) „Am besten wir folgen der Fahrzeugspuren!?“</w:t>
      </w:r>
    </w:p>
    <w:p w:rsidR="00103F88" w:rsidRDefault="00103F88" w:rsidP="00782661">
      <w:pPr>
        <w:pStyle w:val="Charakter"/>
      </w:pPr>
      <w:r>
        <w:t>Clumsy + J.P.</w:t>
      </w:r>
    </w:p>
    <w:p w:rsidR="00103F88" w:rsidRDefault="00103F88" w:rsidP="00782661">
      <w:pPr>
        <w:pStyle w:val="Beschreibung"/>
      </w:pPr>
      <w:r>
        <w:t>Hinweis: Irritiert</w:t>
      </w:r>
    </w:p>
    <w:p w:rsidR="00103F88" w:rsidRDefault="00103F88" w:rsidP="00782661">
      <w:pPr>
        <w:pStyle w:val="Regie"/>
      </w:pPr>
      <w:r>
        <w:t>[Schauen sich dabei fragend an]</w:t>
      </w:r>
    </w:p>
    <w:p w:rsidR="00103F88" w:rsidRDefault="00103F88" w:rsidP="00782661">
      <w:pPr>
        <w:pStyle w:val="Text"/>
      </w:pPr>
      <w:r>
        <w:t>(8-16)„Was?“</w:t>
      </w:r>
      <w:r>
        <w:br/>
        <w:t>(8-17) „Was?“</w:t>
      </w:r>
    </w:p>
    <w:p w:rsidR="00103F88" w:rsidRDefault="00103F88" w:rsidP="00782661">
      <w:pPr>
        <w:pStyle w:val="Charakter"/>
      </w:pPr>
      <w:r>
        <w:t>J.P.</w:t>
      </w:r>
    </w:p>
    <w:p w:rsidR="00103F88" w:rsidRDefault="00103F88" w:rsidP="004223E5">
      <w:pPr>
        <w:pStyle w:val="Beschreibung"/>
      </w:pPr>
      <w:r>
        <w:t>Hinweis: Mürrisch (in Bart stammelnd)</w:t>
      </w:r>
    </w:p>
    <w:p w:rsidR="00103F88" w:rsidRDefault="00103F88" w:rsidP="004223E5">
      <w:pPr>
        <w:pStyle w:val="Regie"/>
      </w:pPr>
      <w:r>
        <w:t>[Als die beiden die ersten Schritte auf Big Bang zugehen“</w:t>
      </w:r>
    </w:p>
    <w:p w:rsidR="00103F88" w:rsidRDefault="00103F88" w:rsidP="00881483">
      <w:pPr>
        <w:pStyle w:val="Text"/>
      </w:pPr>
      <w:r>
        <w:t>(8-18) „Klugscheisser!“</w:t>
      </w:r>
    </w:p>
    <w:p w:rsidR="00103F88" w:rsidRPr="008E2E7F" w:rsidRDefault="00103F88" w:rsidP="008E2E7F">
      <w:pPr>
        <w:pStyle w:val="Charakter"/>
      </w:pPr>
      <w:r>
        <w:br/>
      </w:r>
      <w:r>
        <w:br/>
        <w:t>J.P</w:t>
      </w:r>
    </w:p>
    <w:p w:rsidR="00103F88" w:rsidRDefault="00103F88" w:rsidP="00881483">
      <w:pPr>
        <w:pStyle w:val="Beschreibung"/>
      </w:pPr>
      <w:r>
        <w:t>Hinweis: Alarmierend</w:t>
      </w:r>
    </w:p>
    <w:p w:rsidR="00103F88" w:rsidRDefault="00103F88" w:rsidP="00881483">
      <w:pPr>
        <w:pStyle w:val="Regie"/>
      </w:pPr>
      <w:r>
        <w:t>[J.P. sieht russische Wachen</w:t>
      </w:r>
    </w:p>
    <w:p w:rsidR="00103F88" w:rsidRDefault="00103F88" w:rsidP="00881483">
      <w:pPr>
        <w:pStyle w:val="Text"/>
      </w:pPr>
      <w:r>
        <w:t>(8-19) „Halt, Feind in Sicht!“</w:t>
      </w:r>
    </w:p>
    <w:p w:rsidR="00103F88" w:rsidRDefault="00103F88" w:rsidP="008E2E7F">
      <w:pPr>
        <w:pStyle w:val="Charakter"/>
      </w:pPr>
      <w:r>
        <w:t>J.P.</w:t>
      </w:r>
    </w:p>
    <w:p w:rsidR="00103F88" w:rsidRDefault="00103F88" w:rsidP="008E2E7F">
      <w:pPr>
        <w:pStyle w:val="Beschreibung"/>
      </w:pPr>
    </w:p>
    <w:p w:rsidR="00103F88" w:rsidRDefault="00103F88" w:rsidP="008E2E7F">
      <w:pPr>
        <w:pStyle w:val="Regie"/>
      </w:pPr>
      <w:r>
        <w:t>[Hinter Stein auskundschaftend der Lage]</w:t>
      </w:r>
    </w:p>
    <w:p w:rsidR="00103F88" w:rsidRDefault="00103F88" w:rsidP="008E2E7F">
      <w:pPr>
        <w:pStyle w:val="Text"/>
      </w:pPr>
      <w:r>
        <w:t>(8-20) „Bestätige, zwei russische Infanteristen auf 12 Uhr.“</w:t>
      </w:r>
    </w:p>
    <w:p w:rsidR="00103F88" w:rsidRDefault="00103F88" w:rsidP="00E33A63">
      <w:pPr>
        <w:pStyle w:val="Charakter"/>
      </w:pPr>
      <w:r>
        <w:t>Billy</w:t>
      </w:r>
    </w:p>
    <w:p w:rsidR="00103F88" w:rsidRDefault="00103F88" w:rsidP="00E33A63">
      <w:pPr>
        <w:pStyle w:val="Beschreibung"/>
      </w:pPr>
      <w:r>
        <w:t>Normaler Befehlston</w:t>
      </w:r>
    </w:p>
    <w:p w:rsidR="00103F88" w:rsidRDefault="00103F88" w:rsidP="00E33A63">
      <w:pPr>
        <w:pStyle w:val="Regie"/>
      </w:pPr>
    </w:p>
    <w:p w:rsidR="00103F88" w:rsidRDefault="00103F88" w:rsidP="00E33A63">
      <w:pPr>
        <w:pStyle w:val="Text"/>
      </w:pPr>
      <w:r>
        <w:t>(8-21) „Verstanden, wir erledigen sie, der Rest wa</w:t>
      </w:r>
      <w:r>
        <w:t>r</w:t>
      </w:r>
      <w:r>
        <w:t>tet hier auf unser ok.“</w:t>
      </w:r>
    </w:p>
    <w:p w:rsidR="00103F88" w:rsidRPr="00C1360F" w:rsidRDefault="00103F88" w:rsidP="00C1360F">
      <w:pPr>
        <w:pStyle w:val="Charakter"/>
      </w:pPr>
    </w:p>
    <w:p w:rsidR="00103F88" w:rsidRDefault="00103F88" w:rsidP="00C1360F">
      <w:pPr>
        <w:pStyle w:val="Charakter"/>
      </w:pPr>
      <w:r>
        <w:t>Russische Wache 1</w:t>
      </w:r>
    </w:p>
    <w:p w:rsidR="00103F88" w:rsidRDefault="00103F88" w:rsidP="00C1360F">
      <w:pPr>
        <w:pStyle w:val="Beschreibung"/>
      </w:pPr>
      <w:r>
        <w:t>Hämische Tonlage</w:t>
      </w:r>
    </w:p>
    <w:p w:rsidR="00103F88" w:rsidRDefault="00103F88" w:rsidP="00C1360F">
      <w:pPr>
        <w:pStyle w:val="Regie"/>
      </w:pPr>
      <w:r>
        <w:t>[Russische Wachen im Small-Talk]</w:t>
      </w:r>
    </w:p>
    <w:p w:rsidR="00103F88" w:rsidRDefault="00103F88" w:rsidP="00C1360F">
      <w:pPr>
        <w:pStyle w:val="Text"/>
      </w:pPr>
      <w:r>
        <w:t>(8-22) „Schöne Sauerei die wir im Hafen angerichtet haben , was!?“</w:t>
      </w:r>
    </w:p>
    <w:p w:rsidR="00103F88" w:rsidRDefault="00103F88" w:rsidP="00C1360F">
      <w:pPr>
        <w:pStyle w:val="Charakter"/>
      </w:pPr>
      <w:r>
        <w:t>Russische Wache 2</w:t>
      </w:r>
    </w:p>
    <w:p w:rsidR="00103F88" w:rsidRDefault="00103F88" w:rsidP="00262789">
      <w:pPr>
        <w:pStyle w:val="Beschreibung"/>
      </w:pPr>
    </w:p>
    <w:p w:rsidR="00103F88" w:rsidRDefault="00103F88" w:rsidP="00262789">
      <w:pPr>
        <w:pStyle w:val="Regie"/>
      </w:pPr>
      <w:r>
        <w:t>[Russische Wachen im Small-Talk]</w:t>
      </w:r>
    </w:p>
    <w:p w:rsidR="00103F88" w:rsidRPr="00262789" w:rsidRDefault="00103F88" w:rsidP="00262789">
      <w:pPr>
        <w:pStyle w:val="Text"/>
      </w:pPr>
      <w:r>
        <w:t>(8-23) „Ja, das nächste Mal, sollte man den Kapitän wohl am leben lassen.“</w:t>
      </w:r>
    </w:p>
    <w:p w:rsidR="00103F88" w:rsidRDefault="00103F88" w:rsidP="008E2E7F">
      <w:pPr>
        <w:pStyle w:val="Charakter"/>
      </w:pPr>
      <w:r>
        <w:t>Billy</w:t>
      </w:r>
    </w:p>
    <w:p w:rsidR="00103F88" w:rsidRDefault="00103F88" w:rsidP="00E33A63">
      <w:pPr>
        <w:pStyle w:val="Beschreibung"/>
      </w:pPr>
      <w:r>
        <w:t>Normaler Befehlston</w:t>
      </w:r>
    </w:p>
    <w:p w:rsidR="00103F88" w:rsidRDefault="00103F88" w:rsidP="00E33A63">
      <w:pPr>
        <w:pStyle w:val="Regie"/>
      </w:pPr>
      <w:r>
        <w:t>[Nach dem erledigen der beiden Gegner]</w:t>
      </w:r>
    </w:p>
    <w:p w:rsidR="00103F88" w:rsidRDefault="00103F88" w:rsidP="00E33A63">
      <w:pPr>
        <w:pStyle w:val="Text"/>
      </w:pPr>
      <w:r>
        <w:t>(8-24) „Erledigt, weiter Jungs“</w:t>
      </w:r>
    </w:p>
    <w:p w:rsidR="00103F88" w:rsidRDefault="00103F88" w:rsidP="00E33A63">
      <w:pPr>
        <w:pStyle w:val="Charakter"/>
      </w:pPr>
      <w:r>
        <w:t>J.P.</w:t>
      </w:r>
    </w:p>
    <w:p w:rsidR="00103F88" w:rsidRPr="009C64A6" w:rsidRDefault="00103F88" w:rsidP="009C64A6">
      <w:pPr>
        <w:pStyle w:val="Beschreibung"/>
      </w:pPr>
      <w:r w:rsidRPr="009C64A6">
        <w:t>Hinweis: Normale Tonlage und Sprechweise.</w:t>
      </w:r>
    </w:p>
    <w:p w:rsidR="00103F88" w:rsidRDefault="00103F88" w:rsidP="009C64A6">
      <w:pPr>
        <w:pStyle w:val="Regie"/>
      </w:pPr>
      <w:r>
        <w:t>[Sichert Strasse]</w:t>
      </w:r>
    </w:p>
    <w:p w:rsidR="00103F88" w:rsidRDefault="00103F88" w:rsidP="009C64A6">
      <w:pPr>
        <w:pStyle w:val="Text"/>
      </w:pPr>
      <w:r>
        <w:t>(8-25) „Sicher“</w:t>
      </w:r>
    </w:p>
    <w:p w:rsidR="00103F88" w:rsidRDefault="00103F88" w:rsidP="009C64A6">
      <w:pPr>
        <w:pStyle w:val="Charakter"/>
      </w:pPr>
      <w:r>
        <w:t>Billy</w:t>
      </w:r>
    </w:p>
    <w:p w:rsidR="00103F88" w:rsidRDefault="00103F88" w:rsidP="009C64A6">
      <w:pPr>
        <w:pStyle w:val="Beschreibung"/>
      </w:pPr>
      <w:r w:rsidRPr="009C64A6">
        <w:t xml:space="preserve">Hinweis: </w:t>
      </w:r>
      <w:r>
        <w:t>Anheizend</w:t>
      </w:r>
    </w:p>
    <w:p w:rsidR="00103F88" w:rsidRDefault="00103F88" w:rsidP="009C64A6">
      <w:pPr>
        <w:pStyle w:val="Regie"/>
      </w:pPr>
      <w:r>
        <w:t>[Beim überqueren der Strasse]</w:t>
      </w:r>
    </w:p>
    <w:p w:rsidR="00103F88" w:rsidRDefault="00103F88" w:rsidP="009C64A6">
      <w:pPr>
        <w:pStyle w:val="Text"/>
      </w:pPr>
      <w:r>
        <w:t>(8-26) „Weiter, weiter“</w:t>
      </w:r>
    </w:p>
    <w:p w:rsidR="00103F88" w:rsidRDefault="00103F88" w:rsidP="009C64A6">
      <w:pPr>
        <w:pStyle w:val="Charakter"/>
      </w:pPr>
      <w:r>
        <w:t>Billy</w:t>
      </w:r>
    </w:p>
    <w:p w:rsidR="00103F88" w:rsidRDefault="00103F88" w:rsidP="002D0E43">
      <w:pPr>
        <w:pStyle w:val="Beschreibung"/>
      </w:pPr>
    </w:p>
    <w:p w:rsidR="00103F88" w:rsidRDefault="00103F88" w:rsidP="002D0E43">
      <w:pPr>
        <w:pStyle w:val="Regie"/>
      </w:pPr>
      <w:r>
        <w:t>[Während Little Long und Big Bang die Treppe hinauf g</w:t>
      </w:r>
      <w:r>
        <w:t>e</w:t>
      </w:r>
      <w:r>
        <w:t>hen“</w:t>
      </w:r>
    </w:p>
    <w:p w:rsidR="00103F88" w:rsidRDefault="00103F88" w:rsidP="002D0E43">
      <w:pPr>
        <w:pStyle w:val="Text"/>
      </w:pPr>
      <w:r>
        <w:t>(8-27) „Erkundet die Lage im Hafen.</w:t>
      </w:r>
    </w:p>
    <w:p w:rsidR="00103F88" w:rsidRPr="002D0E43" w:rsidRDefault="00103F88" w:rsidP="002D0E43">
      <w:pPr>
        <w:pStyle w:val="Charakter"/>
      </w:pPr>
      <w:r w:rsidRPr="002D0E43">
        <w:t>Pancho</w:t>
      </w:r>
    </w:p>
    <w:p w:rsidR="00103F88" w:rsidRDefault="00103F88" w:rsidP="002D0E43">
      <w:pPr>
        <w:pStyle w:val="Beschreibung"/>
      </w:pPr>
      <w:r>
        <w:t>Hinweis: Genervt wegen des Warten</w:t>
      </w:r>
    </w:p>
    <w:p w:rsidR="00103F88" w:rsidRDefault="00103F88" w:rsidP="002D0E43">
      <w:pPr>
        <w:pStyle w:val="Regie"/>
      </w:pPr>
      <w:r>
        <w:t>[Squads warten auf Infos der Späher]</w:t>
      </w:r>
    </w:p>
    <w:p w:rsidR="00103F88" w:rsidRDefault="00103F88" w:rsidP="002D0E43">
      <w:pPr>
        <w:pStyle w:val="Text"/>
      </w:pPr>
      <w:r>
        <w:t>(8-28) „Geht dass mal weiter, ich will loslegen“</w:t>
      </w:r>
    </w:p>
    <w:p w:rsidR="00103F88" w:rsidRDefault="00103F88" w:rsidP="002D0E43">
      <w:pPr>
        <w:pStyle w:val="Charakter"/>
      </w:pPr>
      <w:r>
        <w:t>Little Long</w:t>
      </w:r>
    </w:p>
    <w:p w:rsidR="00103F88" w:rsidRDefault="00103F88" w:rsidP="009C64A6">
      <w:pPr>
        <w:pStyle w:val="Beschreibung"/>
      </w:pPr>
      <w:r w:rsidRPr="002D0E43">
        <w:t>Hinweis: Normale Tonlage und Sprechweise.</w:t>
      </w:r>
    </w:p>
    <w:p w:rsidR="00103F88" w:rsidRDefault="00103F88" w:rsidP="002D0E43">
      <w:pPr>
        <w:pStyle w:val="Regie"/>
      </w:pPr>
      <w:r>
        <w:t>[Bericht über dass, was er sieht]</w:t>
      </w:r>
    </w:p>
    <w:p w:rsidR="00103F88" w:rsidRDefault="00103F88" w:rsidP="002D0E43">
      <w:pPr>
        <w:pStyle w:val="Text"/>
      </w:pPr>
      <w:r>
        <w:t>(8-29) „Sir, starkes Feindaufkommen auf westlicher Ufe</w:t>
      </w:r>
      <w:r>
        <w:t>r</w:t>
      </w:r>
      <w:r>
        <w:t>seite.“</w:t>
      </w:r>
    </w:p>
    <w:p w:rsidR="00103F88" w:rsidRDefault="00103F88" w:rsidP="002D0E43">
      <w:pPr>
        <w:pStyle w:val="Text"/>
      </w:pPr>
    </w:p>
    <w:p w:rsidR="00103F88" w:rsidRDefault="00103F88" w:rsidP="002540CF">
      <w:pPr>
        <w:pStyle w:val="Charakter"/>
      </w:pPr>
      <w:r>
        <w:t>Little Long</w:t>
      </w:r>
    </w:p>
    <w:p w:rsidR="00103F88" w:rsidRDefault="00103F88" w:rsidP="002540CF">
      <w:pPr>
        <w:pStyle w:val="Beschreibung"/>
      </w:pPr>
      <w:r>
        <w:t>Hinweis: Normale Tonlage</w:t>
      </w:r>
    </w:p>
    <w:p w:rsidR="00103F88" w:rsidRDefault="00103F88" w:rsidP="002540CF">
      <w:pPr>
        <w:pStyle w:val="Regie"/>
      </w:pPr>
      <w:r>
        <w:t>[Sicht durch Scope während er nach links schwenkt und er sechste Russe ins Bild kommt]</w:t>
      </w:r>
    </w:p>
    <w:p w:rsidR="00103F88" w:rsidRPr="002540CF" w:rsidRDefault="00103F88" w:rsidP="002540CF">
      <w:pPr>
        <w:pStyle w:val="Text"/>
      </w:pPr>
      <w:r>
        <w:t>(8-30) „Zähle fünf, nein, sechs Feinde“</w:t>
      </w:r>
    </w:p>
    <w:p w:rsidR="00103F88" w:rsidRDefault="00103F88" w:rsidP="00A84A3E">
      <w:pPr>
        <w:pStyle w:val="Charakter"/>
      </w:pPr>
      <w:r>
        <w:t>Billy</w:t>
      </w:r>
    </w:p>
    <w:p w:rsidR="00103F88" w:rsidRPr="00C1360F" w:rsidRDefault="00103F88" w:rsidP="00A84A3E">
      <w:pPr>
        <w:pStyle w:val="Beschreibung"/>
      </w:pPr>
      <w:r>
        <w:t>Normaler Befehlston</w:t>
      </w:r>
    </w:p>
    <w:p w:rsidR="00103F88" w:rsidRDefault="00103F88" w:rsidP="00A84A3E">
      <w:pPr>
        <w:pStyle w:val="Regie"/>
      </w:pPr>
      <w:r>
        <w:t>[Squad Einheiten rücken auf der Brücke vor]</w:t>
      </w:r>
    </w:p>
    <w:p w:rsidR="00103F88" w:rsidRDefault="00103F88" w:rsidP="00A84A3E">
      <w:pPr>
        <w:pStyle w:val="Text"/>
      </w:pPr>
      <w:r>
        <w:t>(8-31) „Vorrücken, achtet auf Gegner“</w:t>
      </w:r>
    </w:p>
    <w:p w:rsidR="00103F88" w:rsidRDefault="00103F88" w:rsidP="002D0E43">
      <w:pPr>
        <w:pStyle w:val="Text"/>
      </w:pPr>
    </w:p>
    <w:p w:rsidR="00103F88" w:rsidRDefault="00103F88" w:rsidP="00EC5843">
      <w:pPr>
        <w:pStyle w:val="Charakter"/>
      </w:pPr>
      <w:r>
        <w:t>Howie</w:t>
      </w:r>
    </w:p>
    <w:p w:rsidR="00103F88" w:rsidRDefault="00103F88" w:rsidP="00EC5843">
      <w:pPr>
        <w:pStyle w:val="Beschreibung"/>
      </w:pPr>
      <w:r>
        <w:t>Erregt und in Sorge</w:t>
      </w:r>
    </w:p>
    <w:p w:rsidR="00103F88" w:rsidRDefault="00103F88" w:rsidP="00EC5843">
      <w:pPr>
        <w:pStyle w:val="Regie"/>
      </w:pPr>
      <w:r>
        <w:t>[UAV Konsole im Bild überschneidend mit UAV Aufnahme]</w:t>
      </w:r>
    </w:p>
    <w:p w:rsidR="00103F88" w:rsidRDefault="00103F88" w:rsidP="00EC5843">
      <w:pPr>
        <w:pStyle w:val="Text"/>
      </w:pPr>
      <w:r>
        <w:t>(8-32) „UAV unterwegs zur Unterstützung und Au</w:t>
      </w:r>
      <w:r>
        <w:t>f</w:t>
      </w:r>
      <w:r>
        <w:t>klärung.“</w:t>
      </w:r>
    </w:p>
    <w:p w:rsidR="00103F88" w:rsidRDefault="00103F88" w:rsidP="00045B5B">
      <w:pPr>
        <w:pStyle w:val="Charakter"/>
        <w:tabs>
          <w:tab w:val="left" w:pos="1350"/>
        </w:tabs>
      </w:pPr>
      <w:r>
        <w:br/>
        <w:t>Pancho</w:t>
      </w:r>
    </w:p>
    <w:p w:rsidR="00103F88" w:rsidRDefault="00103F88" w:rsidP="00045B5B">
      <w:pPr>
        <w:pStyle w:val="Beschreibung"/>
      </w:pPr>
      <w:r>
        <w:t>Schockiert</w:t>
      </w:r>
    </w:p>
    <w:p w:rsidR="00103F88" w:rsidRDefault="00103F88" w:rsidP="00045B5B">
      <w:pPr>
        <w:pStyle w:val="Regie"/>
      </w:pPr>
      <w:r>
        <w:t>[Schulterblick über Pancho zum C4 überschneidend mit Cç Nahaufnahme]</w:t>
      </w:r>
    </w:p>
    <w:p w:rsidR="00103F88" w:rsidRDefault="00103F88" w:rsidP="00045B5B">
      <w:pPr>
        <w:pStyle w:val="Text"/>
      </w:pPr>
      <w:r>
        <w:t xml:space="preserve">(8-33)„Was…was zur Hölle ist dass? </w:t>
      </w:r>
    </w:p>
    <w:p w:rsidR="00103F88" w:rsidRDefault="00103F88" w:rsidP="00F84517">
      <w:pPr>
        <w:pStyle w:val="Charakter"/>
        <w:tabs>
          <w:tab w:val="left" w:pos="1350"/>
        </w:tabs>
      </w:pPr>
      <w:r>
        <w:t>Pancho</w:t>
      </w:r>
    </w:p>
    <w:p w:rsidR="00103F88" w:rsidRDefault="00103F88" w:rsidP="00F84517">
      <w:pPr>
        <w:pStyle w:val="Beschreibung"/>
      </w:pPr>
      <w:r>
        <w:t>Schockiert</w:t>
      </w:r>
    </w:p>
    <w:p w:rsidR="00103F88" w:rsidRDefault="00103F88" w:rsidP="00F84517">
      <w:pPr>
        <w:pStyle w:val="Regie"/>
      </w:pPr>
      <w:r>
        <w:t>[Nahaufnahme Pancho]</w:t>
      </w:r>
    </w:p>
    <w:p w:rsidR="00103F88" w:rsidRDefault="00103F88" w:rsidP="00F84517">
      <w:pPr>
        <w:pStyle w:val="Text"/>
      </w:pPr>
      <w:r>
        <w:t>(8-34) „Oh Gott….“</w:t>
      </w:r>
    </w:p>
    <w:p w:rsidR="00103F88" w:rsidRPr="00F84517" w:rsidRDefault="00103F88" w:rsidP="00F84517">
      <w:pPr>
        <w:pStyle w:val="Regie"/>
      </w:pPr>
    </w:p>
    <w:p w:rsidR="00103F88" w:rsidRDefault="00103F88" w:rsidP="00F84517">
      <w:pPr>
        <w:pStyle w:val="Charakter"/>
      </w:pPr>
      <w:r>
        <w:t>Russischer Soldat</w:t>
      </w:r>
    </w:p>
    <w:p w:rsidR="00103F88" w:rsidRDefault="00103F88" w:rsidP="00F84517">
      <w:pPr>
        <w:pStyle w:val="Beschreibung"/>
      </w:pPr>
      <w:r>
        <w:t>Schadenfreudig</w:t>
      </w:r>
    </w:p>
    <w:p w:rsidR="00103F88" w:rsidRDefault="00103F88" w:rsidP="00F84517">
      <w:pPr>
        <w:pStyle w:val="Regie"/>
      </w:pPr>
      <w:r>
        <w:t>[Mit Zünder in der Hand, Fernaufnahme]</w:t>
      </w:r>
    </w:p>
    <w:p w:rsidR="00103F88" w:rsidRDefault="00103F88" w:rsidP="00F84517">
      <w:pPr>
        <w:pStyle w:val="Text"/>
      </w:pPr>
      <w:r>
        <w:t xml:space="preserve">(8-35) „So Yankies… schöne Grüsse von </w:t>
      </w:r>
      <w:r w:rsidRPr="00D31F23">
        <w:t>Sergej</w:t>
      </w:r>
      <w:r>
        <w:t>“</w:t>
      </w:r>
    </w:p>
    <w:p w:rsidR="00103F88" w:rsidRDefault="00103F88" w:rsidP="00D31F23">
      <w:pPr>
        <w:pStyle w:val="Charakter"/>
      </w:pPr>
      <w:r>
        <w:t>Russischer Soldat</w:t>
      </w:r>
    </w:p>
    <w:p w:rsidR="00103F88" w:rsidRDefault="00103F88" w:rsidP="00D31F23">
      <w:pPr>
        <w:pStyle w:val="Beschreibung"/>
      </w:pPr>
      <w:r>
        <w:t>Schadenfreudig</w:t>
      </w:r>
    </w:p>
    <w:p w:rsidR="00103F88" w:rsidRDefault="00103F88" w:rsidP="00D31F23">
      <w:pPr>
        <w:pStyle w:val="Regie"/>
      </w:pPr>
      <w:r>
        <w:t>[Nahaufnahme]</w:t>
      </w:r>
    </w:p>
    <w:p w:rsidR="00103F88" w:rsidRDefault="00103F88" w:rsidP="00D31F23">
      <w:pPr>
        <w:pStyle w:val="Text"/>
      </w:pPr>
      <w:r>
        <w:t xml:space="preserve">(8-36) „… schöne Grüsse von </w:t>
      </w:r>
      <w:r w:rsidRPr="00D31F23">
        <w:t>Sergej</w:t>
      </w:r>
      <w:r>
        <w:t>“</w:t>
      </w:r>
    </w:p>
    <w:p w:rsidR="00103F88" w:rsidRDefault="00103F88" w:rsidP="00F84517">
      <w:pPr>
        <w:pStyle w:val="Charakter"/>
        <w:tabs>
          <w:tab w:val="left" w:pos="1350"/>
        </w:tabs>
      </w:pPr>
      <w:r>
        <w:t>Pancho</w:t>
      </w:r>
    </w:p>
    <w:p w:rsidR="00103F88" w:rsidRDefault="00103F88" w:rsidP="00F84517">
      <w:pPr>
        <w:pStyle w:val="Beschreibung"/>
      </w:pPr>
      <w:r>
        <w:t>Alarmierend</w:t>
      </w:r>
    </w:p>
    <w:p w:rsidR="00103F88" w:rsidRDefault="00103F88" w:rsidP="00F84517">
      <w:pPr>
        <w:pStyle w:val="Regie"/>
      </w:pPr>
      <w:r>
        <w:t>[Squad beginnt zu rennen um ins Wasser zu springen]</w:t>
      </w:r>
    </w:p>
    <w:p w:rsidR="00103F88" w:rsidRDefault="00103F88" w:rsidP="00F84517">
      <w:pPr>
        <w:pStyle w:val="Text"/>
      </w:pPr>
      <w:r>
        <w:t>(8-37) „BOMBE! Springt!!!“</w:t>
      </w:r>
    </w:p>
    <w:p w:rsidR="00103F88" w:rsidRDefault="00103F88" w:rsidP="00F84517">
      <w:pPr>
        <w:pStyle w:val="Charakter"/>
      </w:pPr>
      <w:r>
        <w:t>Amerikanischer Soldat</w:t>
      </w:r>
    </w:p>
    <w:p w:rsidR="00103F88" w:rsidRDefault="00103F88" w:rsidP="00D31F23">
      <w:pPr>
        <w:pStyle w:val="Beschreibung"/>
      </w:pPr>
      <w:r>
        <w:t>In Panik</w:t>
      </w:r>
    </w:p>
    <w:p w:rsidR="00103F88" w:rsidRDefault="00103F88" w:rsidP="00D31F23">
      <w:pPr>
        <w:pStyle w:val="Regie"/>
      </w:pPr>
      <w:r>
        <w:t>[UAV Aufnahme der Explosion]</w:t>
      </w:r>
    </w:p>
    <w:p w:rsidR="00103F88" w:rsidRDefault="00103F88" w:rsidP="00D31F23">
      <w:pPr>
        <w:pStyle w:val="Text"/>
      </w:pPr>
      <w:r>
        <w:t>(8-38) „SIR, schwere Explosion auf der Brücke!“</w:t>
      </w:r>
    </w:p>
    <w:p w:rsidR="00103F88" w:rsidRDefault="00103F88" w:rsidP="00BF0B45">
      <w:pPr>
        <w:pStyle w:val="Charakter"/>
      </w:pPr>
      <w:r>
        <w:t>Russischer Soldat</w:t>
      </w:r>
    </w:p>
    <w:p w:rsidR="00103F88" w:rsidRDefault="00103F88" w:rsidP="00BF0B45">
      <w:pPr>
        <w:pStyle w:val="Beschreibung"/>
      </w:pPr>
      <w:r>
        <w:t>Hämisch zufrieden</w:t>
      </w:r>
    </w:p>
    <w:p w:rsidR="00103F88" w:rsidRDefault="00103F88" w:rsidP="00BF0B45">
      <w:pPr>
        <w:pStyle w:val="Regie"/>
      </w:pPr>
      <w:r>
        <w:t>[Nahaufnahme]</w:t>
      </w:r>
    </w:p>
    <w:p w:rsidR="00103F88" w:rsidRDefault="00103F88" w:rsidP="00BF0B45">
      <w:pPr>
        <w:pStyle w:val="Text"/>
      </w:pPr>
      <w:r>
        <w:t>(8-39) „Erledigt!“</w:t>
      </w:r>
    </w:p>
    <w:p w:rsidR="00103F88" w:rsidRDefault="00103F88" w:rsidP="009773B1">
      <w:pPr>
        <w:pStyle w:val="Charakter"/>
      </w:pPr>
      <w:r>
        <w:t>Russische Patrouille</w:t>
      </w:r>
    </w:p>
    <w:p w:rsidR="00103F88" w:rsidRDefault="00103F88" w:rsidP="009773B1">
      <w:pPr>
        <w:pStyle w:val="Beschreibung"/>
      </w:pPr>
      <w:r>
        <w:t>Normaler Befehlston</w:t>
      </w:r>
    </w:p>
    <w:p w:rsidR="00103F88" w:rsidRDefault="00103F88" w:rsidP="009773B1">
      <w:pPr>
        <w:pStyle w:val="Regie"/>
      </w:pPr>
      <w:r>
        <w:t>[Russisches vier Mann Team betriff die Brücke]</w:t>
      </w:r>
    </w:p>
    <w:p w:rsidR="00103F88" w:rsidRDefault="00103F88" w:rsidP="009773B1">
      <w:pPr>
        <w:pStyle w:val="Text"/>
      </w:pPr>
      <w:r>
        <w:t>(8-40) „Verstanden, Einheit *IGOR* (@Sunny: Bitte anpa</w:t>
      </w:r>
      <w:r>
        <w:t>s</w:t>
      </w:r>
      <w:r>
        <w:t>sen) sucht nach Überresten der Amerikaner!“</w:t>
      </w:r>
    </w:p>
    <w:p w:rsidR="00103F88" w:rsidRPr="009773B1" w:rsidRDefault="00103F88" w:rsidP="009773B1">
      <w:pPr>
        <w:pStyle w:val="Charakter"/>
      </w:pPr>
    </w:p>
    <w:p w:rsidR="00103F88" w:rsidRDefault="00103F88" w:rsidP="00247861">
      <w:pPr>
        <w:pStyle w:val="Charakter"/>
      </w:pPr>
      <w:r>
        <w:t>Little Long</w:t>
      </w:r>
    </w:p>
    <w:p w:rsidR="00103F88" w:rsidRDefault="00103F88" w:rsidP="00247861">
      <w:pPr>
        <w:pStyle w:val="Beschreibung"/>
      </w:pPr>
      <w:r w:rsidRPr="002D0E43">
        <w:t xml:space="preserve">Hinweis: </w:t>
      </w:r>
      <w:r>
        <w:t>Euphorisch</w:t>
      </w:r>
    </w:p>
    <w:p w:rsidR="00103F88" w:rsidRDefault="00103F88" w:rsidP="00247861">
      <w:pPr>
        <w:pStyle w:val="Regie"/>
      </w:pPr>
      <w:r>
        <w:t>[Dreht sich und geht aus Gebäude]</w:t>
      </w:r>
    </w:p>
    <w:p w:rsidR="00103F88" w:rsidRDefault="00103F88" w:rsidP="00247861">
      <w:pPr>
        <w:pStyle w:val="Text"/>
      </w:pPr>
      <w:r>
        <w:t>(8-41) „Teufelskerle!“</w:t>
      </w:r>
    </w:p>
    <w:p w:rsidR="00103F88" w:rsidRDefault="00103F88" w:rsidP="00247861">
      <w:pPr>
        <w:pStyle w:val="Charakter"/>
      </w:pPr>
      <w:r>
        <w:t>Little Long</w:t>
      </w:r>
    </w:p>
    <w:p w:rsidR="00103F88" w:rsidRDefault="00103F88" w:rsidP="00247861">
      <w:pPr>
        <w:pStyle w:val="Beschreibung"/>
      </w:pPr>
      <w:r w:rsidRPr="002D0E43">
        <w:t xml:space="preserve">Hinweis: </w:t>
      </w:r>
      <w:r>
        <w:t>Euphorisch</w:t>
      </w:r>
    </w:p>
    <w:p w:rsidR="00103F88" w:rsidRDefault="00103F88" w:rsidP="00247861">
      <w:pPr>
        <w:pStyle w:val="Regie"/>
      </w:pPr>
      <w:r>
        <w:t>[Geht ins Wasser]</w:t>
      </w:r>
    </w:p>
    <w:p w:rsidR="00103F88" w:rsidRDefault="00103F88" w:rsidP="00247861">
      <w:pPr>
        <w:pStyle w:val="Text"/>
      </w:pPr>
      <w:r>
        <w:t>(8-42) „Die haben das tatsächlich überlebt!“</w:t>
      </w:r>
    </w:p>
    <w:p w:rsidR="00103F88" w:rsidRDefault="00103F88" w:rsidP="00150FF1">
      <w:pPr>
        <w:pStyle w:val="Charakter"/>
      </w:pPr>
      <w:r>
        <w:t>Billy</w:t>
      </w:r>
    </w:p>
    <w:p w:rsidR="00103F88" w:rsidRDefault="00103F88" w:rsidP="00150FF1">
      <w:pPr>
        <w:pStyle w:val="Beschreibung"/>
      </w:pPr>
      <w:r>
        <w:t>Flüsternd</w:t>
      </w:r>
    </w:p>
    <w:p w:rsidR="00103F88" w:rsidRDefault="00103F88" w:rsidP="00150FF1">
      <w:pPr>
        <w:pStyle w:val="Regie"/>
      </w:pPr>
      <w:r>
        <w:t>[Squad schwimmt, während russischer Soldat ans Peer kommt]</w:t>
      </w:r>
    </w:p>
    <w:p w:rsidR="00103F88" w:rsidRDefault="00103F88" w:rsidP="00150FF1">
      <w:pPr>
        <w:pStyle w:val="Text"/>
      </w:pPr>
      <w:r>
        <w:t>(8-43) „Ruhig Jungs, Russe!“</w:t>
      </w:r>
    </w:p>
    <w:p w:rsidR="00103F88" w:rsidRDefault="00103F88" w:rsidP="00D31F23">
      <w:pPr>
        <w:pStyle w:val="Charakter"/>
      </w:pPr>
      <w:r>
        <w:t>Russischer Soldat</w:t>
      </w:r>
    </w:p>
    <w:p w:rsidR="00103F88" w:rsidRDefault="00103F88" w:rsidP="00D31F23">
      <w:pPr>
        <w:pStyle w:val="Beschreibung"/>
      </w:pPr>
      <w:r>
        <w:t>Toneffekt</w:t>
      </w:r>
    </w:p>
    <w:p w:rsidR="00103F88" w:rsidRDefault="00103F88" w:rsidP="00150FF1">
      <w:pPr>
        <w:pStyle w:val="Regie"/>
      </w:pPr>
      <w:r>
        <w:t>[Hört das öffnen eines Reisverschlusses und wir er ins Wasser pinkelt, vielleicht noch wie er dazu gelassen vor sich hin pfeift]</w:t>
      </w:r>
    </w:p>
    <w:p w:rsidR="00103F88" w:rsidRDefault="00103F88" w:rsidP="00506378">
      <w:pPr>
        <w:pStyle w:val="Charakter"/>
      </w:pPr>
      <w:r>
        <w:t>Big Bang</w:t>
      </w:r>
    </w:p>
    <w:p w:rsidR="00103F88" w:rsidRDefault="00103F88" w:rsidP="00045B5B">
      <w:pPr>
        <w:pStyle w:val="Beschreibung"/>
      </w:pPr>
      <w:r>
        <w:t>Angewiedert</w:t>
      </w:r>
    </w:p>
    <w:p w:rsidR="00103F88" w:rsidRDefault="00103F88" w:rsidP="00045B5B">
      <w:pPr>
        <w:pStyle w:val="Regie"/>
      </w:pPr>
      <w:r>
        <w:t>[Schwimmen unten durch während Russe sein Geschäft e</w:t>
      </w:r>
      <w:r>
        <w:t>r</w:t>
      </w:r>
      <w:r>
        <w:t>ledigt]</w:t>
      </w:r>
    </w:p>
    <w:p w:rsidR="00103F88" w:rsidRDefault="00103F88" w:rsidP="00045B5B">
      <w:pPr>
        <w:pStyle w:val="Text"/>
      </w:pPr>
      <w:r>
        <w:t>(8-44) „Igitt, verdammtes Schwein!“</w:t>
      </w:r>
    </w:p>
    <w:p w:rsidR="00103F88" w:rsidRDefault="00103F88" w:rsidP="002D0E43">
      <w:pPr>
        <w:pStyle w:val="Text"/>
      </w:pPr>
    </w:p>
    <w:p w:rsidR="00103F88" w:rsidRDefault="00103F88" w:rsidP="00F17C7C">
      <w:pPr>
        <w:pStyle w:val="Charakter"/>
      </w:pPr>
      <w:r>
        <w:t>Billy</w:t>
      </w:r>
    </w:p>
    <w:p w:rsidR="00103F88" w:rsidRPr="00C1360F" w:rsidRDefault="00103F88" w:rsidP="00F17C7C">
      <w:pPr>
        <w:pStyle w:val="Beschreibung"/>
      </w:pPr>
      <w:r>
        <w:t>Normaler Befehlston</w:t>
      </w:r>
    </w:p>
    <w:p w:rsidR="00103F88" w:rsidRDefault="00103F88" w:rsidP="00F17C7C">
      <w:pPr>
        <w:pStyle w:val="Regie"/>
      </w:pPr>
      <w:r>
        <w:t>[Squad kommt die Treppe hinauf]</w:t>
      </w:r>
    </w:p>
    <w:p w:rsidR="00103F88" w:rsidRDefault="00103F88" w:rsidP="00F17C7C">
      <w:pPr>
        <w:pStyle w:val="Text"/>
      </w:pPr>
      <w:r>
        <w:t>(8-45) „Los, verteilt euch</w:t>
      </w:r>
    </w:p>
    <w:p w:rsidR="00103F88" w:rsidRDefault="00103F88" w:rsidP="00E3761D">
      <w:pPr>
        <w:pStyle w:val="Charakter"/>
      </w:pPr>
      <w:r>
        <w:t>Big Bang</w:t>
      </w:r>
    </w:p>
    <w:p w:rsidR="00103F88" w:rsidRDefault="00103F88" w:rsidP="00E3761D">
      <w:pPr>
        <w:pStyle w:val="Beschreibung"/>
      </w:pPr>
      <w:r>
        <w:t>Normaler Befehlston</w:t>
      </w:r>
    </w:p>
    <w:p w:rsidR="00103F88" w:rsidRDefault="00103F88" w:rsidP="00E3761D">
      <w:pPr>
        <w:pStyle w:val="Regie"/>
      </w:pPr>
      <w:r>
        <w:t>[BB scannt die Gegend nach Feinden ab]</w:t>
      </w:r>
    </w:p>
    <w:p w:rsidR="00103F88" w:rsidRPr="00E3761D" w:rsidRDefault="00103F88" w:rsidP="00E3761D">
      <w:pPr>
        <w:pStyle w:val="Text"/>
      </w:pPr>
      <w:r>
        <w:t>(8-46) „Clear“</w:t>
      </w:r>
    </w:p>
    <w:p w:rsidR="00103F88" w:rsidRDefault="00103F88" w:rsidP="00C1360F">
      <w:pPr>
        <w:pStyle w:val="Charakter"/>
      </w:pPr>
      <w:r>
        <w:t>Clumsy</w:t>
      </w:r>
    </w:p>
    <w:p w:rsidR="00103F88" w:rsidRDefault="00103F88" w:rsidP="00C1360F">
      <w:pPr>
        <w:pStyle w:val="Beschreibung"/>
      </w:pPr>
      <w:r>
        <w:t>Fragend</w:t>
      </w:r>
    </w:p>
    <w:p w:rsidR="00103F88" w:rsidRDefault="00103F88" w:rsidP="00E3761D">
      <w:pPr>
        <w:pStyle w:val="Regie"/>
      </w:pPr>
      <w:r>
        <w:t>[Billy und Clumsy stehen sich gegenüber]</w:t>
      </w:r>
    </w:p>
    <w:p w:rsidR="00103F88" w:rsidRDefault="00103F88" w:rsidP="00C1360F">
      <w:pPr>
        <w:pStyle w:val="Text"/>
      </w:pPr>
      <w:r>
        <w:t>(8-47) „So, nun sind wir hier, was jetzt Squadle</w:t>
      </w:r>
      <w:r>
        <w:t>a</w:t>
      </w:r>
      <w:r>
        <w:t>der?“</w:t>
      </w:r>
    </w:p>
    <w:p w:rsidR="00103F88" w:rsidRDefault="00103F88" w:rsidP="00C1360F">
      <w:pPr>
        <w:pStyle w:val="Charakter"/>
      </w:pPr>
      <w:r>
        <w:t>Billy</w:t>
      </w:r>
    </w:p>
    <w:p w:rsidR="00103F88" w:rsidRPr="00C1360F" w:rsidRDefault="00103F88" w:rsidP="00C1360F">
      <w:pPr>
        <w:pStyle w:val="Beschreibung"/>
      </w:pPr>
      <w:r>
        <w:t>Normaler Befehlston</w:t>
      </w:r>
    </w:p>
    <w:p w:rsidR="00103F88" w:rsidRDefault="00103F88" w:rsidP="00E3761D">
      <w:pPr>
        <w:pStyle w:val="Regie"/>
      </w:pPr>
      <w:r>
        <w:t>[Billy und Clumsy stehen sich gegenüber]</w:t>
      </w:r>
    </w:p>
    <w:p w:rsidR="00103F88" w:rsidRDefault="00103F88" w:rsidP="002D0E43">
      <w:pPr>
        <w:pStyle w:val="Text"/>
      </w:pPr>
      <w:r>
        <w:t>(8-48) „Wir brauchen die UAV um die Lage überbl</w:t>
      </w:r>
      <w:r>
        <w:t>i</w:t>
      </w:r>
      <w:r>
        <w:t>cken zu können.“</w:t>
      </w:r>
    </w:p>
    <w:p w:rsidR="00103F88" w:rsidRDefault="00103F88" w:rsidP="002D0E43">
      <w:pPr>
        <w:pStyle w:val="Text"/>
      </w:pPr>
    </w:p>
    <w:p w:rsidR="00103F88" w:rsidRDefault="00103F88" w:rsidP="00C1360F">
      <w:pPr>
        <w:pStyle w:val="Charakter"/>
      </w:pPr>
      <w:r>
        <w:t>Clumsy</w:t>
      </w:r>
    </w:p>
    <w:p w:rsidR="00103F88" w:rsidRDefault="00103F88" w:rsidP="00C1360F">
      <w:pPr>
        <w:pStyle w:val="Beschreibung"/>
      </w:pPr>
      <w:r>
        <w:t>Leicht angepisst (im wahrsten Sinne des Wortes)</w:t>
      </w:r>
    </w:p>
    <w:p w:rsidR="00103F88" w:rsidRDefault="00103F88" w:rsidP="00C1360F">
      <w:pPr>
        <w:pStyle w:val="Regie"/>
      </w:pPr>
      <w:r>
        <w:t>[Billy und Clumsy stehen sich gegenüber]</w:t>
      </w:r>
    </w:p>
    <w:p w:rsidR="00103F88" w:rsidRDefault="00103F88" w:rsidP="00C1360F">
      <w:pPr>
        <w:pStyle w:val="Text"/>
      </w:pPr>
      <w:r>
        <w:t>(8-49) „und was passiert mit dem Pack da vorne?“</w:t>
      </w:r>
    </w:p>
    <w:p w:rsidR="00103F88" w:rsidRDefault="00103F88" w:rsidP="00A35C65">
      <w:pPr>
        <w:pStyle w:val="Charakter"/>
        <w:tabs>
          <w:tab w:val="left" w:pos="1350"/>
        </w:tabs>
      </w:pPr>
      <w:r>
        <w:t>Pancho</w:t>
      </w:r>
    </w:p>
    <w:p w:rsidR="00103F88" w:rsidRDefault="00103F88" w:rsidP="00C1360F">
      <w:pPr>
        <w:pStyle w:val="Beschreibung"/>
      </w:pPr>
      <w:r>
        <w:t>Alarmierend</w:t>
      </w:r>
    </w:p>
    <w:p w:rsidR="00103F88" w:rsidRDefault="00103F88" w:rsidP="00C1360F">
      <w:pPr>
        <w:pStyle w:val="Regie"/>
      </w:pPr>
      <w:r>
        <w:t>[Pancho sieht gegnerische Patrouille vorbei eilend]</w:t>
      </w:r>
    </w:p>
    <w:p w:rsidR="00103F88" w:rsidRPr="00A35C65" w:rsidRDefault="00103F88" w:rsidP="00A35C65">
      <w:pPr>
        <w:pStyle w:val="Text"/>
      </w:pPr>
      <w:r>
        <w:t>(8-50) „Feindkontakt! In Deckung“</w:t>
      </w:r>
    </w:p>
    <w:p w:rsidR="00103F88" w:rsidRDefault="00103F88" w:rsidP="00C1360F">
      <w:pPr>
        <w:pStyle w:val="Text"/>
      </w:pPr>
    </w:p>
    <w:p w:rsidR="00103F88" w:rsidRDefault="00103F88" w:rsidP="00682390">
      <w:pPr>
        <w:pStyle w:val="Charakter"/>
      </w:pPr>
      <w:r>
        <w:t>Russische Patrouille</w:t>
      </w:r>
    </w:p>
    <w:p w:rsidR="00103F88" w:rsidRDefault="00103F88" w:rsidP="00682390">
      <w:pPr>
        <w:pStyle w:val="Beschreibung"/>
      </w:pPr>
      <w:r>
        <w:t>Normaler Befehlston</w:t>
      </w:r>
    </w:p>
    <w:p w:rsidR="00103F88" w:rsidRDefault="00103F88" w:rsidP="00682390">
      <w:pPr>
        <w:pStyle w:val="Regie"/>
      </w:pPr>
      <w:r>
        <w:t>[Russische Patrouille kommt von Brückensucheinsatz z</w:t>
      </w:r>
      <w:r>
        <w:t>u</w:t>
      </w:r>
      <w:r>
        <w:t>rück, Stimme aus Entfernung hörbar]</w:t>
      </w:r>
    </w:p>
    <w:p w:rsidR="00103F88" w:rsidRPr="00682390" w:rsidRDefault="00103F88" w:rsidP="00682390">
      <w:pPr>
        <w:pStyle w:val="Text"/>
      </w:pPr>
      <w:r>
        <w:t>(8-51) „Einheit IGOR, (@Sunny: gleiche Einheit wie oben bereits) Y</w:t>
      </w:r>
      <w:r w:rsidRPr="00682390">
        <w:t>ankees</w:t>
      </w:r>
      <w:r>
        <w:t xml:space="preserve"> scheinen verdampft zu sein, keine Leichen auffindbar“ </w:t>
      </w:r>
    </w:p>
    <w:p w:rsidR="00103F88" w:rsidRDefault="00103F88" w:rsidP="00C1360F">
      <w:pPr>
        <w:pStyle w:val="Charakter"/>
      </w:pPr>
      <w:r>
        <w:t>J.P.</w:t>
      </w:r>
    </w:p>
    <w:p w:rsidR="00103F88" w:rsidRDefault="00103F88" w:rsidP="00C1360F">
      <w:pPr>
        <w:pStyle w:val="Beschreibung"/>
      </w:pPr>
      <w:r>
        <w:t>Normaler Tonfall</w:t>
      </w:r>
    </w:p>
    <w:p w:rsidR="00103F88" w:rsidRDefault="00103F88" w:rsidP="00C1360F">
      <w:pPr>
        <w:pStyle w:val="Regie"/>
      </w:pPr>
      <w:r>
        <w:t>[Sieht dass sich die Russen entfernen und gibt Entwa</w:t>
      </w:r>
      <w:r>
        <w:t>r</w:t>
      </w:r>
      <w:r>
        <w:t>nung]</w:t>
      </w:r>
    </w:p>
    <w:p w:rsidR="00103F88" w:rsidRDefault="00103F88" w:rsidP="00C1360F">
      <w:pPr>
        <w:pStyle w:val="Text"/>
      </w:pPr>
      <w:r>
        <w:t>(8-52) „Gebiet wieder sicher, sie sind vorbei!“</w:t>
      </w:r>
    </w:p>
    <w:p w:rsidR="00103F88" w:rsidRDefault="00103F88" w:rsidP="00563619">
      <w:pPr>
        <w:pStyle w:val="Charakter"/>
      </w:pPr>
      <w:r>
        <w:t>Clumsy</w:t>
      </w:r>
    </w:p>
    <w:p w:rsidR="00103F88" w:rsidRDefault="00103F88" w:rsidP="00C1360F">
      <w:pPr>
        <w:pStyle w:val="Beschreibung"/>
      </w:pPr>
      <w:r>
        <w:t>Immer noch angepisst</w:t>
      </w:r>
    </w:p>
    <w:p w:rsidR="00103F88" w:rsidRDefault="00103F88" w:rsidP="00563619">
      <w:pPr>
        <w:pStyle w:val="Regie"/>
      </w:pPr>
      <w:r>
        <w:t>[Billy und Clumsy stehen sich gegenüber]</w:t>
      </w:r>
    </w:p>
    <w:p w:rsidR="00103F88" w:rsidRDefault="00103F88" w:rsidP="00C1360F">
      <w:pPr>
        <w:pStyle w:val="Text"/>
      </w:pPr>
      <w:r>
        <w:t>(8-53) „Wo sind wir stehen geblieben“</w:t>
      </w:r>
    </w:p>
    <w:p w:rsidR="00103F88" w:rsidRDefault="00103F88" w:rsidP="00C1360F">
      <w:pPr>
        <w:pStyle w:val="Charakter"/>
      </w:pPr>
      <w:r>
        <w:t>Billy</w:t>
      </w:r>
    </w:p>
    <w:p w:rsidR="00103F88" w:rsidRDefault="00103F88" w:rsidP="00C1360F">
      <w:pPr>
        <w:pStyle w:val="Beschreibung"/>
      </w:pPr>
      <w:r>
        <w:t>Normaler Befehlston</w:t>
      </w:r>
    </w:p>
    <w:p w:rsidR="00103F88" w:rsidRDefault="00103F88" w:rsidP="00C1360F">
      <w:pPr>
        <w:pStyle w:val="Regie"/>
      </w:pPr>
    </w:p>
    <w:p w:rsidR="00103F88" w:rsidRDefault="00103F88" w:rsidP="00C1360F">
      <w:pPr>
        <w:pStyle w:val="Text"/>
      </w:pPr>
      <w:r>
        <w:t>(8-54) „Wir brauchen Freiwillige, die da vorne noch au</w:t>
      </w:r>
      <w:r>
        <w:t>f</w:t>
      </w:r>
      <w:r>
        <w:t>räumen.“</w:t>
      </w:r>
    </w:p>
    <w:p w:rsidR="00103F88" w:rsidRDefault="00103F88" w:rsidP="00C1360F">
      <w:pPr>
        <w:pStyle w:val="Charakter"/>
      </w:pPr>
      <w:r>
        <w:t>Big Bang</w:t>
      </w:r>
    </w:p>
    <w:p w:rsidR="00103F88" w:rsidRDefault="00103F88" w:rsidP="00C1360F">
      <w:pPr>
        <w:pStyle w:val="Beschreibung"/>
      </w:pPr>
      <w:r>
        <w:t>Enthusiastisch</w:t>
      </w:r>
    </w:p>
    <w:p w:rsidR="00103F88" w:rsidRDefault="00103F88" w:rsidP="00C1360F">
      <w:pPr>
        <w:pStyle w:val="Regie"/>
      </w:pPr>
      <w:r>
        <w:t>[Drehen sich um zu Billy und Clumsy]</w:t>
      </w:r>
    </w:p>
    <w:p w:rsidR="00103F88" w:rsidRDefault="00103F88" w:rsidP="00C1360F">
      <w:pPr>
        <w:pStyle w:val="Text"/>
      </w:pPr>
      <w:r>
        <w:t>(8-55) „Aufräumen?! Bin dabei!“</w:t>
      </w:r>
    </w:p>
    <w:p w:rsidR="00103F88" w:rsidRDefault="00103F88" w:rsidP="0049538D">
      <w:pPr>
        <w:pStyle w:val="Charakter"/>
        <w:tabs>
          <w:tab w:val="left" w:pos="1350"/>
        </w:tabs>
      </w:pPr>
      <w:r>
        <w:t>Pancho</w:t>
      </w:r>
    </w:p>
    <w:p w:rsidR="00103F88" w:rsidRDefault="00103F88" w:rsidP="00C1360F">
      <w:pPr>
        <w:pStyle w:val="Beschreibung"/>
      </w:pPr>
      <w:r>
        <w:t>Enthusiastisch</w:t>
      </w:r>
    </w:p>
    <w:p w:rsidR="00103F88" w:rsidRDefault="00103F88" w:rsidP="0049538D">
      <w:pPr>
        <w:pStyle w:val="Regie"/>
      </w:pPr>
      <w:r>
        <w:t>[Drehen sich um zu Billy und Clumsy]</w:t>
      </w:r>
    </w:p>
    <w:p w:rsidR="00103F88" w:rsidRDefault="00103F88" w:rsidP="00C1360F">
      <w:pPr>
        <w:pStyle w:val="Text"/>
      </w:pPr>
      <w:r>
        <w:t>(8-56) „Ja hier, endlich was spannendes!“</w:t>
      </w:r>
    </w:p>
    <w:p w:rsidR="00103F88" w:rsidRDefault="00103F88" w:rsidP="00C1360F">
      <w:pPr>
        <w:pStyle w:val="Charakter"/>
      </w:pPr>
      <w:r>
        <w:t>Billy</w:t>
      </w:r>
    </w:p>
    <w:p w:rsidR="00103F88" w:rsidRDefault="00103F88" w:rsidP="00C1360F">
      <w:pPr>
        <w:pStyle w:val="Beschreibung"/>
      </w:pPr>
      <w:r>
        <w:t>Auffordernd</w:t>
      </w:r>
    </w:p>
    <w:p w:rsidR="00103F88" w:rsidRDefault="00103F88" w:rsidP="00C1360F">
      <w:pPr>
        <w:pStyle w:val="Regie"/>
      </w:pPr>
      <w:r>
        <w:t>[Billy im Bild]</w:t>
      </w:r>
    </w:p>
    <w:p w:rsidR="00103F88" w:rsidRDefault="00103F88" w:rsidP="00C1360F">
      <w:pPr>
        <w:pStyle w:val="Text"/>
      </w:pPr>
      <w:r>
        <w:t>(8-57) „Na los“</w:t>
      </w:r>
    </w:p>
    <w:p w:rsidR="00103F88" w:rsidRDefault="00103F88" w:rsidP="00C1360F">
      <w:pPr>
        <w:pStyle w:val="Charakter"/>
      </w:pPr>
      <w:r>
        <w:t>Billy</w:t>
      </w:r>
    </w:p>
    <w:p w:rsidR="00103F88" w:rsidRDefault="00103F88" w:rsidP="00C1360F">
      <w:pPr>
        <w:pStyle w:val="Beschreibung"/>
      </w:pPr>
      <w:r>
        <w:t>Normale Tonlage</w:t>
      </w:r>
    </w:p>
    <w:p w:rsidR="00103F88" w:rsidRDefault="00103F88" w:rsidP="00C1360F">
      <w:pPr>
        <w:pStyle w:val="Regie"/>
      </w:pPr>
      <w:r>
        <w:t>[Billy im Bild, Nahaufnahme]</w:t>
      </w:r>
    </w:p>
    <w:p w:rsidR="00103F88" w:rsidRDefault="00103F88" w:rsidP="00C1360F">
      <w:pPr>
        <w:pStyle w:val="Text"/>
      </w:pPr>
      <w:r>
        <w:t>(8-58) „So, nun brauchen wir eine Verbindung zu Howie“</w:t>
      </w:r>
    </w:p>
    <w:p w:rsidR="00103F88" w:rsidRDefault="00103F88" w:rsidP="00C1360F">
      <w:pPr>
        <w:pStyle w:val="Charakter"/>
      </w:pPr>
      <w:r>
        <w:t>Howie</w:t>
      </w:r>
    </w:p>
    <w:p w:rsidR="00103F88" w:rsidRDefault="00103F88" w:rsidP="00391551">
      <w:pPr>
        <w:pStyle w:val="Beschreibung"/>
      </w:pPr>
      <w:r>
        <w:t>Erregt und in Sorge</w:t>
      </w:r>
    </w:p>
    <w:p w:rsidR="00103F88" w:rsidRDefault="00103F88" w:rsidP="00391551">
      <w:pPr>
        <w:pStyle w:val="Regie"/>
      </w:pPr>
      <w:r>
        <w:t>[Howie zu Soldat der die UAV bedient]</w:t>
      </w:r>
    </w:p>
    <w:p w:rsidR="00103F88" w:rsidRDefault="00103F88" w:rsidP="00391551">
      <w:pPr>
        <w:pStyle w:val="Text"/>
      </w:pPr>
      <w:r>
        <w:t>(8-59) „Leben Sie noch? Ich brauch eine Bestätigung ve</w:t>
      </w:r>
      <w:r>
        <w:t>r</w:t>
      </w:r>
      <w:r>
        <w:t>dammt!“</w:t>
      </w:r>
    </w:p>
    <w:p w:rsidR="00103F88" w:rsidRDefault="00103F88" w:rsidP="00391551">
      <w:pPr>
        <w:pStyle w:val="Charakter"/>
      </w:pPr>
      <w:r>
        <w:t>Clumsy</w:t>
      </w:r>
    </w:p>
    <w:p w:rsidR="00103F88" w:rsidRDefault="00103F88" w:rsidP="00391551">
      <w:pPr>
        <w:pStyle w:val="Beschreibung"/>
      </w:pPr>
    </w:p>
    <w:p w:rsidR="00103F88" w:rsidRDefault="00103F88" w:rsidP="00391551">
      <w:pPr>
        <w:pStyle w:val="Regie"/>
      </w:pPr>
      <w:r>
        <w:t>[Nahaufnahme Clumsy überschneidend mit UAV-Konsole]</w:t>
      </w:r>
    </w:p>
    <w:p w:rsidR="00103F88" w:rsidRDefault="00103F88" w:rsidP="00391551">
      <w:pPr>
        <w:pStyle w:val="Text"/>
      </w:pPr>
      <w:r>
        <w:t>(8-60) „[@SUNNY: Meldenamen des Squads erse</w:t>
      </w:r>
      <w:r>
        <w:t>t</w:t>
      </w:r>
      <w:r>
        <w:t>zen] Squad Alpha an Basis, benötigen UAV Unte</w:t>
      </w:r>
      <w:r>
        <w:t>r</w:t>
      </w:r>
      <w:r>
        <w:t>stützung, an</w:t>
      </w:r>
      <w:r>
        <w:t>t</w:t>
      </w:r>
      <w:r>
        <w:t>worten!“</w:t>
      </w:r>
    </w:p>
    <w:p w:rsidR="00103F88" w:rsidRDefault="00103F88" w:rsidP="00391551">
      <w:pPr>
        <w:pStyle w:val="Charakter"/>
      </w:pPr>
      <w:r>
        <w:t>Howie</w:t>
      </w:r>
    </w:p>
    <w:p w:rsidR="00103F88" w:rsidRDefault="00103F88" w:rsidP="00391551">
      <w:pPr>
        <w:pStyle w:val="Beschreibung"/>
      </w:pPr>
      <w:r>
        <w:t>Erleichtert</w:t>
      </w:r>
    </w:p>
    <w:p w:rsidR="00103F88" w:rsidRDefault="00103F88" w:rsidP="00391551">
      <w:pPr>
        <w:pStyle w:val="Regie"/>
      </w:pPr>
      <w:r>
        <w:t>[UAV-Konsole überschneidend mit UAV Aufnahme]</w:t>
      </w:r>
    </w:p>
    <w:p w:rsidR="00103F88" w:rsidRDefault="00103F88" w:rsidP="00391551">
      <w:pPr>
        <w:pStyle w:val="Text"/>
      </w:pPr>
      <w:r>
        <w:t>(8-61) „Gott sei dank! Die UAV befindet sich vor Ort“</w:t>
      </w:r>
    </w:p>
    <w:p w:rsidR="00103F88" w:rsidRDefault="00103F88" w:rsidP="00391551">
      <w:pPr>
        <w:pStyle w:val="Charakter"/>
      </w:pPr>
      <w:r>
        <w:t>Howie</w:t>
      </w:r>
    </w:p>
    <w:p w:rsidR="00103F88" w:rsidRDefault="00103F88" w:rsidP="00391551">
      <w:pPr>
        <w:pStyle w:val="Beschreibung"/>
      </w:pPr>
      <w:r>
        <w:t>Stimmte aus dem OT während UAV Aufnahme</w:t>
      </w:r>
    </w:p>
    <w:p w:rsidR="00103F88" w:rsidRDefault="00103F88" w:rsidP="00391551">
      <w:pPr>
        <w:pStyle w:val="Regie"/>
      </w:pPr>
      <w:r>
        <w:t>[UAV Aufnahme]</w:t>
      </w:r>
    </w:p>
    <w:p w:rsidR="00103F88" w:rsidRDefault="00103F88" w:rsidP="00391551">
      <w:pPr>
        <w:pStyle w:val="Text"/>
      </w:pPr>
      <w:r>
        <w:t>(8-62) „Starke feindliche Verbände befinden sich ein Klick nordwestlich. Empfehlen Zugriff über nör</w:t>
      </w:r>
      <w:r>
        <w:t>d</w:t>
      </w:r>
      <w:r>
        <w:t>liche Strasse“</w:t>
      </w:r>
    </w:p>
    <w:p w:rsidR="00103F88" w:rsidRDefault="00103F88" w:rsidP="00391551">
      <w:pPr>
        <w:pStyle w:val="Charakter"/>
      </w:pPr>
      <w:r>
        <w:t>Billy</w:t>
      </w:r>
    </w:p>
    <w:p w:rsidR="00103F88" w:rsidRDefault="00103F88" w:rsidP="00391551">
      <w:pPr>
        <w:pStyle w:val="Beschreibung"/>
      </w:pPr>
      <w:r>
        <w:t>Normaler Tonfall</w:t>
      </w:r>
    </w:p>
    <w:p w:rsidR="00103F88" w:rsidRDefault="00103F88" w:rsidP="00391551">
      <w:pPr>
        <w:pStyle w:val="Regie"/>
      </w:pPr>
      <w:r>
        <w:t>[Nahaufnahme Billy überschneidend mit losrennen]</w:t>
      </w:r>
    </w:p>
    <w:p w:rsidR="00103F88" w:rsidRDefault="00103F88" w:rsidP="00391551">
      <w:pPr>
        <w:pStyle w:val="Text"/>
      </w:pPr>
      <w:r>
        <w:t>(8-63) „Verstanden, starker Feindkontakt, Zugriff über nördliche Strasse.“</w:t>
      </w:r>
    </w:p>
    <w:p w:rsidR="00103F88" w:rsidRDefault="00103F88" w:rsidP="00391551">
      <w:pPr>
        <w:pStyle w:val="Charakter"/>
      </w:pPr>
      <w:r>
        <w:t>Big Bang</w:t>
      </w:r>
    </w:p>
    <w:p w:rsidR="00103F88" w:rsidRDefault="00103F88" w:rsidP="00391551">
      <w:pPr>
        <w:pStyle w:val="Beschreibung"/>
      </w:pPr>
      <w:r>
        <w:t>Von sich überzeugt, selbstverständlicher Tonfall</w:t>
      </w:r>
    </w:p>
    <w:p w:rsidR="00103F88" w:rsidRDefault="00103F88" w:rsidP="00391551">
      <w:pPr>
        <w:pStyle w:val="Regie"/>
      </w:pPr>
      <w:r>
        <w:t>[Big Bang stösst zu Billy und Clumsy</w:t>
      </w:r>
    </w:p>
    <w:p w:rsidR="00103F88" w:rsidRDefault="00103F88" w:rsidP="00391551">
      <w:pPr>
        <w:pStyle w:val="Text"/>
      </w:pPr>
      <w:r>
        <w:t>(8-64) „Aufgeräumt sir.“</w:t>
      </w:r>
    </w:p>
    <w:p w:rsidR="00103F88" w:rsidRDefault="00103F88" w:rsidP="00391551">
      <w:pPr>
        <w:pStyle w:val="Charakter"/>
      </w:pPr>
      <w:r>
        <w:t>Billy</w:t>
      </w:r>
    </w:p>
    <w:p w:rsidR="00103F88" w:rsidRDefault="00103F88" w:rsidP="00391551">
      <w:pPr>
        <w:pStyle w:val="Beschreibung"/>
      </w:pPr>
      <w:r>
        <w:t>Normaler Befehlston</w:t>
      </w:r>
    </w:p>
    <w:p w:rsidR="00103F88" w:rsidRDefault="00103F88" w:rsidP="00391551">
      <w:pPr>
        <w:pStyle w:val="Regie"/>
      </w:pPr>
      <w:r>
        <w:t>[Gruppengespräch von Billy, Big Bang und Clumsy]</w:t>
      </w:r>
    </w:p>
    <w:p w:rsidR="00103F88" w:rsidRDefault="00103F88" w:rsidP="00391551">
      <w:pPr>
        <w:pStyle w:val="Text"/>
      </w:pPr>
      <w:r>
        <w:t>(8-65) „Sehr schön. UAV Aufklärung hat ergeben, Zugriff über nördliche Strasse. Wir teilen uns auf. Clumsy und ich gehen aufs Dach, Pancho ins Gebä</w:t>
      </w:r>
      <w:r>
        <w:t>u</w:t>
      </w:r>
      <w:r>
        <w:t>de und J.P. nimmt die Strasse. Du hältst uns hier den Rücken frei und sicherst das Aufschliessen von Little Long.“</w:t>
      </w:r>
    </w:p>
    <w:p w:rsidR="00103F88" w:rsidRDefault="00103F88" w:rsidP="00FF50DD">
      <w:pPr>
        <w:pStyle w:val="Charakter"/>
      </w:pPr>
      <w:r>
        <w:t>Big Bang</w:t>
      </w:r>
    </w:p>
    <w:p w:rsidR="00103F88" w:rsidRDefault="00103F88" w:rsidP="00FF50DD">
      <w:pPr>
        <w:pStyle w:val="Beschreibung"/>
      </w:pPr>
      <w:r>
        <w:t>Bestätigender Befehlston</w:t>
      </w:r>
    </w:p>
    <w:p w:rsidR="00103F88" w:rsidRDefault="00103F88" w:rsidP="00FF50DD">
      <w:pPr>
        <w:pStyle w:val="Regie"/>
      </w:pPr>
      <w:r>
        <w:t>[Gruppengespräch von Billy, Big Bang und Clumsy, danach dreht sich Bing Bang ab und geht in Stellung]</w:t>
      </w:r>
    </w:p>
    <w:p w:rsidR="00103F88" w:rsidRDefault="00103F88" w:rsidP="00FF50DD">
      <w:pPr>
        <w:pStyle w:val="Text"/>
      </w:pPr>
      <w:r>
        <w:t>(8-66) „Verstanden sir!“</w:t>
      </w:r>
    </w:p>
    <w:p w:rsidR="00103F88" w:rsidRDefault="00103F88" w:rsidP="00FE645A">
      <w:pPr>
        <w:pStyle w:val="Charakter"/>
      </w:pPr>
      <w:r>
        <w:t>Billy</w:t>
      </w:r>
    </w:p>
    <w:p w:rsidR="00103F88" w:rsidRDefault="00103F88" w:rsidP="00FE645A">
      <w:pPr>
        <w:pStyle w:val="Beschreibung"/>
      </w:pPr>
      <w:r>
        <w:t>Normaler Befehlston</w:t>
      </w:r>
    </w:p>
    <w:p w:rsidR="00103F88" w:rsidRDefault="00103F88" w:rsidP="00FE645A">
      <w:pPr>
        <w:pStyle w:val="Regie"/>
      </w:pPr>
      <w:r>
        <w:t>[Squad beginnt vorzurücken]</w:t>
      </w:r>
    </w:p>
    <w:p w:rsidR="00103F88" w:rsidRDefault="00103F88" w:rsidP="00FE645A">
      <w:pPr>
        <w:pStyle w:val="Text"/>
      </w:pPr>
      <w:r>
        <w:t>(8-67) „Also los Jungs, vorrücken!“</w:t>
      </w:r>
    </w:p>
    <w:p w:rsidR="00103F88" w:rsidRDefault="00103F88" w:rsidP="004A7220">
      <w:pPr>
        <w:pStyle w:val="Charakter"/>
      </w:pPr>
      <w:r>
        <w:t>Clumsy</w:t>
      </w:r>
    </w:p>
    <w:p w:rsidR="00103F88" w:rsidRDefault="00103F88" w:rsidP="004A7220">
      <w:pPr>
        <w:pStyle w:val="Beschreibung"/>
      </w:pPr>
    </w:p>
    <w:p w:rsidR="00103F88" w:rsidRDefault="00103F88" w:rsidP="004A7220">
      <w:pPr>
        <w:pStyle w:val="Regie"/>
      </w:pPr>
      <w:r>
        <w:t>[Aufnahme Clumsy am Gebiet sichern]</w:t>
      </w:r>
    </w:p>
    <w:p w:rsidR="00103F88" w:rsidRDefault="00103F88" w:rsidP="004A7220">
      <w:pPr>
        <w:pStyle w:val="Text"/>
      </w:pPr>
      <w:r>
        <w:t>(8-68) „Clear“</w:t>
      </w:r>
    </w:p>
    <w:p w:rsidR="00103F88" w:rsidRDefault="00103F88" w:rsidP="004A7220">
      <w:pPr>
        <w:pStyle w:val="Charakter"/>
        <w:tabs>
          <w:tab w:val="left" w:pos="1350"/>
        </w:tabs>
      </w:pPr>
      <w:r>
        <w:t>Pancho</w:t>
      </w:r>
    </w:p>
    <w:p w:rsidR="00103F88" w:rsidRDefault="00103F88" w:rsidP="004A7220">
      <w:pPr>
        <w:pStyle w:val="Beschreibung"/>
      </w:pPr>
    </w:p>
    <w:p w:rsidR="00103F88" w:rsidRDefault="00103F88" w:rsidP="004A7220">
      <w:pPr>
        <w:pStyle w:val="Regie"/>
      </w:pPr>
      <w:r>
        <w:t xml:space="preserve">[Aufnahme </w:t>
      </w:r>
      <w:r w:rsidRPr="004A7220">
        <w:t>Pancho</w:t>
      </w:r>
      <w:r>
        <w:t xml:space="preserve"> am Gebiet sichern]</w:t>
      </w:r>
    </w:p>
    <w:p w:rsidR="00103F88" w:rsidRDefault="00103F88" w:rsidP="004A7220">
      <w:pPr>
        <w:pStyle w:val="Text"/>
      </w:pPr>
      <w:r>
        <w:t>(8-69) „Clear“</w:t>
      </w:r>
    </w:p>
    <w:p w:rsidR="00103F88" w:rsidRDefault="00103F88" w:rsidP="005A252D">
      <w:pPr>
        <w:pStyle w:val="Charakter"/>
      </w:pPr>
      <w:r>
        <w:t>Billy</w:t>
      </w:r>
    </w:p>
    <w:p w:rsidR="00103F88" w:rsidRDefault="00103F88" w:rsidP="005A252D">
      <w:pPr>
        <w:pStyle w:val="Beschreibung"/>
      </w:pPr>
      <w:r>
        <w:t>Normaler Befehlston</w:t>
      </w:r>
    </w:p>
    <w:p w:rsidR="00103F88" w:rsidRDefault="00103F88" w:rsidP="005A252D">
      <w:pPr>
        <w:pStyle w:val="Regie"/>
      </w:pPr>
      <w:r>
        <w:t>[Aufnahme Billy am Sichern der Strasse]</w:t>
      </w:r>
    </w:p>
    <w:p w:rsidR="00103F88" w:rsidRDefault="00103F88" w:rsidP="005A252D">
      <w:pPr>
        <w:pStyle w:val="Text"/>
      </w:pPr>
      <w:r>
        <w:t>(8-70) „Strasse sicher, weiter Jungs!“</w:t>
      </w:r>
    </w:p>
    <w:p w:rsidR="00103F88" w:rsidRDefault="00103F88" w:rsidP="005A252D">
      <w:pPr>
        <w:pStyle w:val="Charakter"/>
      </w:pPr>
      <w:r>
        <w:t>Billy</w:t>
      </w:r>
    </w:p>
    <w:p w:rsidR="00103F88" w:rsidRDefault="00103F88" w:rsidP="005A252D">
      <w:pPr>
        <w:pStyle w:val="Beschreibung"/>
      </w:pPr>
      <w:r>
        <w:t>Anspornender Befehlston</w:t>
      </w:r>
    </w:p>
    <w:p w:rsidR="00103F88" w:rsidRDefault="00103F88" w:rsidP="005A252D">
      <w:pPr>
        <w:pStyle w:val="Regie"/>
      </w:pPr>
      <w:r>
        <w:t>[Aufnahme Billy am Sichern der Strasse während Squad an ihm vorbei läuft überschneidet sich mit Aufnahme von Strassenüberquerung]</w:t>
      </w:r>
    </w:p>
    <w:p w:rsidR="00103F88" w:rsidRDefault="00103F88" w:rsidP="005A252D">
      <w:pPr>
        <w:pStyle w:val="Text"/>
      </w:pPr>
      <w:r>
        <w:t>(8-71) „Go go go…und verteilt euch!“</w:t>
      </w:r>
    </w:p>
    <w:p w:rsidR="00103F88" w:rsidRDefault="00103F88" w:rsidP="00391551">
      <w:pPr>
        <w:pStyle w:val="Charakter"/>
      </w:pPr>
      <w:r>
        <w:t>Little Long</w:t>
      </w:r>
    </w:p>
    <w:p w:rsidR="00103F88" w:rsidRDefault="00103F88" w:rsidP="00391551">
      <w:pPr>
        <w:pStyle w:val="Beschreibung"/>
      </w:pPr>
      <w:r>
        <w:t>Normale Tonlage</w:t>
      </w:r>
    </w:p>
    <w:p w:rsidR="00103F88" w:rsidRDefault="00103F88" w:rsidP="00391551">
      <w:pPr>
        <w:pStyle w:val="Regie"/>
      </w:pPr>
      <w:r>
        <w:t>[Little Long geht auf Kran und in seine Position]</w:t>
      </w:r>
    </w:p>
    <w:p w:rsidR="00103F88" w:rsidRDefault="00103F88" w:rsidP="009D5EE9">
      <w:pPr>
        <w:pStyle w:val="Text"/>
      </w:pPr>
      <w:r>
        <w:t>(8-72) „Sir, ich bin auf Position eingetroffen“</w:t>
      </w:r>
    </w:p>
    <w:p w:rsidR="00103F88" w:rsidRDefault="00103F88" w:rsidP="00A25D3F">
      <w:pPr>
        <w:pStyle w:val="Charakter"/>
      </w:pPr>
      <w:r>
        <w:t>Billy</w:t>
      </w:r>
    </w:p>
    <w:p w:rsidR="00103F88" w:rsidRDefault="00103F88" w:rsidP="00A25D3F">
      <w:pPr>
        <w:pStyle w:val="Beschreibung"/>
      </w:pPr>
      <w:r>
        <w:t>Flüsternder Befehlston</w:t>
      </w:r>
    </w:p>
    <w:p w:rsidR="00103F88" w:rsidRDefault="00103F88" w:rsidP="00A25D3F">
      <w:pPr>
        <w:pStyle w:val="Regie"/>
      </w:pPr>
      <w:r>
        <w:t>[Aufnahme Billy auf dem Dach]</w:t>
      </w:r>
    </w:p>
    <w:p w:rsidR="00103F88" w:rsidRDefault="00103F88" w:rsidP="00A25D3F">
      <w:pPr>
        <w:pStyle w:val="Text"/>
      </w:pPr>
      <w:r>
        <w:t>(8-73) „Ok, Zugriff!“</w:t>
      </w:r>
    </w:p>
    <w:p w:rsidR="00103F88" w:rsidRDefault="00103F88" w:rsidP="00A25D3F">
      <w:pPr>
        <w:pStyle w:val="Charakter"/>
      </w:pPr>
      <w:r>
        <w:t>Billy</w:t>
      </w:r>
    </w:p>
    <w:p w:rsidR="00103F88" w:rsidRDefault="00103F88" w:rsidP="00A25D3F">
      <w:pPr>
        <w:pStyle w:val="Beschreibung"/>
      </w:pPr>
      <w:r>
        <w:t>Harter Befehlston</w:t>
      </w:r>
    </w:p>
    <w:p w:rsidR="00103F88" w:rsidRDefault="00103F88" w:rsidP="00A25D3F">
      <w:pPr>
        <w:pStyle w:val="Regie"/>
      </w:pPr>
      <w:r>
        <w:t>[Aufnahme aus Lagerhalle]</w:t>
      </w:r>
    </w:p>
    <w:p w:rsidR="00103F88" w:rsidRDefault="00103F88" w:rsidP="00A25D3F">
      <w:pPr>
        <w:pStyle w:val="Text"/>
      </w:pPr>
      <w:r>
        <w:t>(8-74) „Fallen lassen oder wir eröffnen das Feuer!“</w:t>
      </w:r>
    </w:p>
    <w:p w:rsidR="00103F88" w:rsidRDefault="00103F88" w:rsidP="00391551">
      <w:pPr>
        <w:pStyle w:val="Charakter"/>
      </w:pPr>
      <w:r>
        <w:t>Russischer Soldat</w:t>
      </w:r>
    </w:p>
    <w:p w:rsidR="00103F88" w:rsidRDefault="00103F88" w:rsidP="00391551">
      <w:pPr>
        <w:pStyle w:val="Beschreibung"/>
      </w:pPr>
      <w:r>
        <w:t>Harter erwidernd</w:t>
      </w:r>
    </w:p>
    <w:p w:rsidR="00103F88" w:rsidRDefault="00103F88" w:rsidP="00391551">
      <w:pPr>
        <w:pStyle w:val="Regie"/>
      </w:pPr>
      <w:r>
        <w:t>[überschneidend während Russen in Stellung gehen]</w:t>
      </w:r>
    </w:p>
    <w:p w:rsidR="00103F88" w:rsidRDefault="00103F88" w:rsidP="00391551">
      <w:pPr>
        <w:pStyle w:val="Text"/>
      </w:pPr>
      <w:r>
        <w:t>(8-75) „Auf keinen Fall, sie sind in der Unterzahl, ergeben sie sich!“</w:t>
      </w:r>
    </w:p>
    <w:p w:rsidR="00103F88" w:rsidRDefault="00103F88" w:rsidP="004C0843">
      <w:pPr>
        <w:pStyle w:val="Charakter"/>
      </w:pPr>
      <w:r>
        <w:t>Howie</w:t>
      </w:r>
    </w:p>
    <w:p w:rsidR="00103F88" w:rsidRDefault="00103F88" w:rsidP="004C0843">
      <w:pPr>
        <w:pStyle w:val="Beschreibung"/>
      </w:pPr>
      <w:r>
        <w:t>Warnend</w:t>
      </w:r>
    </w:p>
    <w:p w:rsidR="00103F88" w:rsidRDefault="00103F88" w:rsidP="004C0843">
      <w:pPr>
        <w:pStyle w:val="Regie"/>
      </w:pPr>
      <w:r>
        <w:t>[UAV-Konsole überschneidend mit UAV Aufnahme]</w:t>
      </w:r>
    </w:p>
    <w:p w:rsidR="00103F88" w:rsidRDefault="00103F88" w:rsidP="004C0843">
      <w:pPr>
        <w:pStyle w:val="Text"/>
      </w:pPr>
      <w:r>
        <w:t>(8-76) „Vorsichtig, vorsichtig!!!“</w:t>
      </w:r>
    </w:p>
    <w:p w:rsidR="00103F88" w:rsidRDefault="00103F88" w:rsidP="00391551">
      <w:pPr>
        <w:pStyle w:val="Charakter"/>
      </w:pPr>
      <w:r>
        <w:t>Amerikanischer Soldat</w:t>
      </w:r>
    </w:p>
    <w:p w:rsidR="00103F88" w:rsidRDefault="00103F88" w:rsidP="00391551">
      <w:pPr>
        <w:pStyle w:val="Beschreibung"/>
      </w:pPr>
      <w:r>
        <w:t>Schockiert</w:t>
      </w:r>
    </w:p>
    <w:p w:rsidR="00103F88" w:rsidRDefault="00103F88" w:rsidP="00391551">
      <w:pPr>
        <w:pStyle w:val="Regie"/>
      </w:pPr>
      <w:r>
        <w:t>[Soldat dreht sich zu Howie um]</w:t>
      </w:r>
    </w:p>
    <w:p w:rsidR="00103F88" w:rsidRDefault="00103F88" w:rsidP="00391551">
      <w:pPr>
        <w:pStyle w:val="Text"/>
      </w:pPr>
      <w:r>
        <w:t>(8-77) „Ich hatte keine Kontrolle mehr…“</w:t>
      </w:r>
    </w:p>
    <w:p w:rsidR="00103F88" w:rsidRDefault="00103F88" w:rsidP="00391551">
      <w:pPr>
        <w:pStyle w:val="Charakter"/>
      </w:pPr>
      <w:r>
        <w:t>Russischer Soldat</w:t>
      </w:r>
    </w:p>
    <w:p w:rsidR="00103F88" w:rsidRDefault="00103F88" w:rsidP="00391551">
      <w:pPr>
        <w:pStyle w:val="Beschreibung"/>
      </w:pPr>
      <w:r>
        <w:t>Harter Befehlston</w:t>
      </w:r>
    </w:p>
    <w:p w:rsidR="00103F88" w:rsidRDefault="00103F88" w:rsidP="00391551">
      <w:pPr>
        <w:pStyle w:val="Regie"/>
      </w:pPr>
      <w:r>
        <w:t>[Russischer Soldat mit C4 in der Hand und kommt aus der Halle]</w:t>
      </w:r>
    </w:p>
    <w:p w:rsidR="00103F88" w:rsidRDefault="00103F88" w:rsidP="00E008FD">
      <w:pPr>
        <w:pStyle w:val="Text"/>
      </w:pPr>
      <w:r>
        <w:t>(8-78) „STOPP, sofort Feuer einstellen.“</w:t>
      </w:r>
    </w:p>
    <w:p w:rsidR="00103F88" w:rsidRDefault="00103F88" w:rsidP="00C71101">
      <w:pPr>
        <w:pStyle w:val="Charakter"/>
      </w:pPr>
      <w:r>
        <w:t>Russischer Soldat</w:t>
      </w:r>
    </w:p>
    <w:p w:rsidR="00103F88" w:rsidRDefault="00103F88" w:rsidP="00C71101">
      <w:pPr>
        <w:pStyle w:val="Beschreibung"/>
      </w:pPr>
      <w:r>
        <w:t>Harter Befehlston</w:t>
      </w:r>
    </w:p>
    <w:p w:rsidR="00103F88" w:rsidRDefault="00103F88" w:rsidP="00C71101">
      <w:pPr>
        <w:pStyle w:val="Regie"/>
      </w:pPr>
      <w:r>
        <w:t>[Russischer Soldat mit C4 in der Hand Nahaufnahme]</w:t>
      </w:r>
    </w:p>
    <w:p w:rsidR="00103F88" w:rsidRDefault="00103F88" w:rsidP="00C71101">
      <w:pPr>
        <w:pStyle w:val="Text"/>
      </w:pPr>
      <w:r>
        <w:t>(8-79) „Ziehen sie sich zurück, oder ich jage hier a</w:t>
      </w:r>
      <w:r>
        <w:t>l</w:t>
      </w:r>
      <w:r>
        <w:t>les in die Luft!“</w:t>
      </w:r>
    </w:p>
    <w:p w:rsidR="00103F88" w:rsidRDefault="00103F88" w:rsidP="00DD1969">
      <w:pPr>
        <w:pStyle w:val="Charakter"/>
      </w:pPr>
      <w:r>
        <w:t>Billy</w:t>
      </w:r>
    </w:p>
    <w:p w:rsidR="00103F88" w:rsidRDefault="00103F88" w:rsidP="00FD2F06">
      <w:pPr>
        <w:pStyle w:val="Beschreibung"/>
      </w:pPr>
      <w:r>
        <w:t>Flüsternd</w:t>
      </w:r>
    </w:p>
    <w:p w:rsidR="00103F88" w:rsidRDefault="00103F88" w:rsidP="00FD2F06">
      <w:pPr>
        <w:pStyle w:val="Regie"/>
      </w:pPr>
      <w:r>
        <w:t>[Aufnahme von Lagerdach des Squads]</w:t>
      </w:r>
    </w:p>
    <w:p w:rsidR="00103F88" w:rsidRDefault="00103F88" w:rsidP="00FD2F06">
      <w:pPr>
        <w:pStyle w:val="Text"/>
      </w:pPr>
      <w:r>
        <w:t>(8-80) „Hast du ihn Little Long?“</w:t>
      </w:r>
    </w:p>
    <w:p w:rsidR="00103F88" w:rsidRDefault="00103F88" w:rsidP="00E008FD">
      <w:pPr>
        <w:pStyle w:val="Charakter"/>
      </w:pPr>
      <w:r>
        <w:t>Little Long</w:t>
      </w:r>
    </w:p>
    <w:p w:rsidR="00103F88" w:rsidRDefault="00103F88" w:rsidP="00E008FD">
      <w:pPr>
        <w:pStyle w:val="Beschreibung"/>
      </w:pPr>
      <w:r>
        <w:t>Normale Tonlage</w:t>
      </w:r>
    </w:p>
    <w:p w:rsidR="00103F88" w:rsidRDefault="00103F88" w:rsidP="00E008FD">
      <w:pPr>
        <w:pStyle w:val="Regie"/>
      </w:pPr>
      <w:r>
        <w:t>[Fadenkreuz auf Russe mit C4]</w:t>
      </w:r>
    </w:p>
    <w:p w:rsidR="00103F88" w:rsidRDefault="00103F88" w:rsidP="00E008FD">
      <w:pPr>
        <w:pStyle w:val="Text"/>
      </w:pPr>
      <w:r>
        <w:t>(8-81) „Bestätige“</w:t>
      </w:r>
    </w:p>
    <w:p w:rsidR="00103F88" w:rsidRDefault="00103F88" w:rsidP="00DD1969">
      <w:pPr>
        <w:pStyle w:val="Charakter"/>
      </w:pPr>
      <w:r>
        <w:t>Billy</w:t>
      </w:r>
    </w:p>
    <w:p w:rsidR="00103F88" w:rsidRDefault="00103F88" w:rsidP="00FD2F06">
      <w:pPr>
        <w:pStyle w:val="Beschreibung"/>
      </w:pPr>
      <w:r>
        <w:t>Flüsternd</w:t>
      </w:r>
    </w:p>
    <w:p w:rsidR="00103F88" w:rsidRDefault="00103F88" w:rsidP="00FD2F06">
      <w:pPr>
        <w:pStyle w:val="Regie"/>
      </w:pPr>
      <w:r>
        <w:t>[Aufnahme Little Long auf Kran]</w:t>
      </w:r>
    </w:p>
    <w:p w:rsidR="00103F88" w:rsidRDefault="00103F88" w:rsidP="00FD2F06">
      <w:pPr>
        <w:pStyle w:val="Text"/>
      </w:pPr>
      <w:r>
        <w:t>(8-82) „Schuss!“</w:t>
      </w:r>
    </w:p>
    <w:p w:rsidR="00103F88" w:rsidRDefault="00103F88" w:rsidP="00E008FD">
      <w:pPr>
        <w:pStyle w:val="Charakter"/>
      </w:pPr>
      <w:r>
        <w:t>Igor</w:t>
      </w:r>
    </w:p>
    <w:p w:rsidR="00103F88" w:rsidRDefault="00103F88" w:rsidP="00E008FD">
      <w:pPr>
        <w:pStyle w:val="Beschreibung"/>
      </w:pPr>
      <w:r>
        <w:t>Aufgeregt/Erschreckt</w:t>
      </w:r>
    </w:p>
    <w:p w:rsidR="00103F88" w:rsidRDefault="00103F88" w:rsidP="00E008FD">
      <w:pPr>
        <w:pStyle w:val="Regie"/>
      </w:pPr>
      <w:r>
        <w:t>[Igor flüchtet]</w:t>
      </w:r>
    </w:p>
    <w:p w:rsidR="00103F88" w:rsidRPr="00E008FD" w:rsidRDefault="00103F88" w:rsidP="00E008FD">
      <w:pPr>
        <w:pStyle w:val="Text"/>
      </w:pPr>
      <w:r>
        <w:t>(8-83) „Ich muss sofort Sergej informieren… Gott…!“</w:t>
      </w:r>
    </w:p>
    <w:p w:rsidR="00103F88" w:rsidRDefault="00103F88" w:rsidP="00391551">
      <w:pPr>
        <w:pStyle w:val="Text"/>
      </w:pPr>
    </w:p>
    <w:p w:rsidR="00103F88" w:rsidRDefault="00103F88" w:rsidP="00DD1969">
      <w:pPr>
        <w:pStyle w:val="Charakter"/>
      </w:pPr>
      <w:r>
        <w:t>Billy</w:t>
      </w:r>
    </w:p>
    <w:p w:rsidR="00103F88" w:rsidRDefault="00103F88" w:rsidP="00391551">
      <w:pPr>
        <w:pStyle w:val="Beschreibung"/>
      </w:pPr>
      <w:r>
        <w:t>Normaler Befehlston</w:t>
      </w:r>
    </w:p>
    <w:p w:rsidR="00103F88" w:rsidRDefault="00103F88" w:rsidP="00391551">
      <w:pPr>
        <w:pStyle w:val="Regie"/>
      </w:pPr>
      <w:r>
        <w:t>[Steht bei den Geiseln]</w:t>
      </w:r>
    </w:p>
    <w:p w:rsidR="00103F88" w:rsidRPr="00391551" w:rsidRDefault="00103F88" w:rsidP="00391551">
      <w:pPr>
        <w:pStyle w:val="Text"/>
      </w:pPr>
      <w:r>
        <w:t>(8-84) „Schön ruhig bleiben Jungs“</w:t>
      </w:r>
    </w:p>
    <w:p w:rsidR="00103F88" w:rsidRDefault="00103F88" w:rsidP="002D0E43">
      <w:pPr>
        <w:pStyle w:val="Text"/>
      </w:pPr>
    </w:p>
    <w:p w:rsidR="00103F88" w:rsidRDefault="00103F88" w:rsidP="00F40EFE">
      <w:pPr>
        <w:pStyle w:val="Charakter"/>
      </w:pPr>
      <w:r>
        <w:t>Humvee Fahrer</w:t>
      </w:r>
    </w:p>
    <w:p w:rsidR="00103F88" w:rsidRDefault="00103F88" w:rsidP="00F40EFE">
      <w:pPr>
        <w:pStyle w:val="Beschreibung"/>
      </w:pPr>
      <w:r>
        <w:t>Normale Tonlage</w:t>
      </w:r>
    </w:p>
    <w:p w:rsidR="00103F88" w:rsidRDefault="00103F88" w:rsidP="00F40EFE">
      <w:pPr>
        <w:pStyle w:val="Regie"/>
      </w:pPr>
      <w:r>
        <w:t>[Fahrer steigt aus und kommt auf Howie zu]</w:t>
      </w:r>
    </w:p>
    <w:p w:rsidR="00103F88" w:rsidRDefault="00103F88" w:rsidP="00F40EFE">
      <w:pPr>
        <w:pStyle w:val="Text"/>
      </w:pPr>
      <w:r>
        <w:t>(8-85) „Sir, Unit 1 meldet sich zum Abtransport der Gefa</w:t>
      </w:r>
      <w:r>
        <w:t>n</w:t>
      </w:r>
      <w:r>
        <w:t>genen“ (@Sunny: Einheitname anpassen)</w:t>
      </w:r>
    </w:p>
    <w:p w:rsidR="00103F88" w:rsidRDefault="00103F88" w:rsidP="00F40EFE">
      <w:pPr>
        <w:pStyle w:val="Text"/>
      </w:pPr>
    </w:p>
    <w:p w:rsidR="00103F88" w:rsidRDefault="00103F88" w:rsidP="00DD1969">
      <w:pPr>
        <w:pStyle w:val="Charakter"/>
      </w:pPr>
      <w:r>
        <w:t>Billy</w:t>
      </w:r>
    </w:p>
    <w:p w:rsidR="00103F88" w:rsidRDefault="00103F88" w:rsidP="003F4028">
      <w:pPr>
        <w:pStyle w:val="Beschreibung"/>
      </w:pPr>
      <w:r>
        <w:t>Normaler Befehlston</w:t>
      </w:r>
    </w:p>
    <w:p w:rsidR="00103F88" w:rsidRDefault="00103F88" w:rsidP="003F4028">
      <w:pPr>
        <w:pStyle w:val="Regie"/>
      </w:pPr>
      <w:r>
        <w:t xml:space="preserve">[Nahaufnahme </w:t>
      </w:r>
      <w:r w:rsidRPr="00DD1969">
        <w:t>Billy</w:t>
      </w:r>
      <w:r>
        <w:t xml:space="preserve"> über Schulter]</w:t>
      </w:r>
    </w:p>
    <w:p w:rsidR="00103F88" w:rsidRPr="00391551" w:rsidRDefault="00103F88" w:rsidP="003F4028">
      <w:pPr>
        <w:pStyle w:val="Text"/>
      </w:pPr>
      <w:r>
        <w:t>(8-86) „Gut, wir haben auf sie gewartet, die sind jetzt ihr Problem!“</w:t>
      </w:r>
    </w:p>
    <w:p w:rsidR="00103F88" w:rsidRDefault="00103F88" w:rsidP="002D0E43">
      <w:pPr>
        <w:pStyle w:val="Text"/>
      </w:pPr>
    </w:p>
    <w:p w:rsidR="00103F88" w:rsidRDefault="00103F88" w:rsidP="003F4028">
      <w:pPr>
        <w:pStyle w:val="Charakter"/>
      </w:pPr>
      <w:r>
        <w:t>Humvee Fahrer</w:t>
      </w:r>
    </w:p>
    <w:p w:rsidR="00103F88" w:rsidRDefault="00103F88" w:rsidP="00F40EFE">
      <w:pPr>
        <w:pStyle w:val="Beschreibung"/>
      </w:pPr>
      <w:r>
        <w:t>Leicht irritiert, fragend</w:t>
      </w:r>
    </w:p>
    <w:p w:rsidR="00103F88" w:rsidRDefault="00103F88" w:rsidP="00F40EFE">
      <w:pPr>
        <w:pStyle w:val="Regie"/>
      </w:pPr>
      <w:r>
        <w:t>[Nahaufnahme]</w:t>
      </w:r>
    </w:p>
    <w:p w:rsidR="00103F88" w:rsidRDefault="00103F88" w:rsidP="00F40EFE">
      <w:pPr>
        <w:pStyle w:val="Text"/>
      </w:pPr>
      <w:r>
        <w:t>(8-87) „Sind dass alle?“</w:t>
      </w:r>
    </w:p>
    <w:p w:rsidR="00103F88" w:rsidRDefault="00103F88" w:rsidP="00DD1969">
      <w:pPr>
        <w:pStyle w:val="Charakter"/>
      </w:pPr>
      <w:r>
        <w:t>Billy</w:t>
      </w:r>
    </w:p>
    <w:p w:rsidR="00103F88" w:rsidRDefault="00103F88" w:rsidP="003F4028">
      <w:pPr>
        <w:pStyle w:val="Beschreibung"/>
      </w:pPr>
      <w:r>
        <w:t>Ironischer Unterton</w:t>
      </w:r>
    </w:p>
    <w:p w:rsidR="00103F88" w:rsidRDefault="00103F88" w:rsidP="003F4028">
      <w:pPr>
        <w:pStyle w:val="Regie"/>
      </w:pPr>
      <w:r>
        <w:t xml:space="preserve">[Nahaufnahme </w:t>
      </w:r>
      <w:r w:rsidRPr="00DD1969">
        <w:t>Billy</w:t>
      </w:r>
      <w:r>
        <w:t xml:space="preserve"> über Schulter]</w:t>
      </w:r>
    </w:p>
    <w:p w:rsidR="00103F88" w:rsidRPr="00391551" w:rsidRDefault="00103F88" w:rsidP="009D5EE9">
      <w:pPr>
        <w:pStyle w:val="Text"/>
      </w:pPr>
      <w:r>
        <w:t>(8-88) „Hmmm… ja, uns ging die Munition aus“</w:t>
      </w:r>
    </w:p>
    <w:sectPr w:rsidR="00103F88" w:rsidRPr="00391551" w:rsidSect="007F3893">
      <w:headerReference w:type="default" r:id="rId6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F88" w:rsidRDefault="00103F88" w:rsidP="007F3893">
      <w:pPr>
        <w:spacing w:after="0" w:line="240" w:lineRule="auto"/>
      </w:pPr>
      <w:r>
        <w:separator/>
      </w:r>
    </w:p>
  </w:endnote>
  <w:endnote w:type="continuationSeparator" w:id="0">
    <w:p w:rsidR="00103F88" w:rsidRDefault="00103F88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pture it 2">
    <w:altName w:val="Cambria Math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ency FB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F88" w:rsidRDefault="00103F88" w:rsidP="007F3893">
      <w:pPr>
        <w:spacing w:after="0" w:line="240" w:lineRule="auto"/>
      </w:pPr>
      <w:r>
        <w:separator/>
      </w:r>
    </w:p>
  </w:footnote>
  <w:footnote w:type="continuationSeparator" w:id="0">
    <w:p w:rsidR="00103F88" w:rsidRDefault="00103F88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F88" w:rsidRDefault="00103F88">
    <w:pPr>
      <w:pStyle w:val="Header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475" o:spid="_x0000_s2049" type="#_x0000_t202" style="position:absolute;margin-left:0;margin-top:28.75pt;width:453.5pt;height:13.45pt;z-index:251660288;visibility:visible;mso-position-horizontal:left;mso-position-horizontal-relative:margin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<v:textbox style="mso-fit-shape-to-text:t" inset=",0,,0">
            <w:txbxContent>
              <w:p w:rsidR="00103F88" w:rsidRPr="00742F8A" w:rsidRDefault="00103F88">
                <w:pPr>
                  <w:spacing w:after="0" w:line="240" w:lineRule="auto"/>
                  <w:jc w:val="right"/>
                  <w:rPr>
                    <w:rFonts w:ascii="Agency FB" w:hAnsi="Agency FB"/>
                    <w:sz w:val="32"/>
                    <w:szCs w:val="32"/>
                  </w:rPr>
                </w:pPr>
                <w:r w:rsidRPr="00742F8A">
                  <w:rPr>
                    <w:rFonts w:ascii="Agency FB" w:hAnsi="Agency FB"/>
                    <w:sz w:val="32"/>
                    <w:szCs w:val="32"/>
                  </w:rPr>
                  <w:fldChar w:fldCharType="begin"/>
                </w:r>
                <w:r w:rsidRPr="00742F8A">
                  <w:rPr>
                    <w:rFonts w:ascii="Agency FB" w:hAnsi="Agency FB"/>
                    <w:sz w:val="32"/>
                    <w:szCs w:val="32"/>
                  </w:rPr>
                  <w:instrText xml:space="preserve"> STYLEREF  "Szene 2" </w:instrText>
                </w:r>
                <w:r w:rsidRPr="00742F8A">
                  <w:rPr>
                    <w:rFonts w:ascii="Agency FB" w:hAnsi="Agency FB"/>
                    <w:sz w:val="32"/>
                    <w:szCs w:val="32"/>
                  </w:rPr>
                  <w:fldChar w:fldCharType="separate"/>
                </w:r>
                <w:r>
                  <w:rPr>
                    <w:rFonts w:ascii="Agency FB" w:hAnsi="Agency FB"/>
                    <w:noProof/>
                    <w:sz w:val="32"/>
                    <w:szCs w:val="32"/>
                  </w:rPr>
                  <w:t>Szene 8 – Auf Messers Schneide</w:t>
                </w:r>
                <w:r w:rsidRPr="00742F8A">
                  <w:rPr>
                    <w:rFonts w:ascii="Agency FB" w:hAnsi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  <w:lang w:val="en-US"/>
      </w:rPr>
      <w:pict>
        <v:shape id="Textfeld 476" o:spid="_x0000_s2050" type="#_x0000_t202" style="position:absolute;margin-left:525.5pt;margin-top:26.3pt;width:70.85pt;height:19.85pt;z-index:25166131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">
          <v:fill color2="black" rotate="t" angle="180" focus="80%" type="gradient">
            <o:fill v:ext="view" type="gradientUnscaled"/>
          </v:fill>
          <v:shadow on="t" color="black" opacity="22937f" origin=",.5" offset="0,.63889mm"/>
          <v:textbox inset=",0,,0">
            <w:txbxContent>
              <w:p w:rsidR="00103F88" w:rsidRPr="00CC55F4" w:rsidRDefault="00103F88" w:rsidP="00B63A18">
                <w:pPr>
                  <w:rPr>
                    <w:rFonts w:ascii="Agency FB" w:hAnsi="Agency FB"/>
                    <w:color w:val="FFFFFF"/>
                    <w:sz w:val="32"/>
                    <w:szCs w:val="32"/>
                  </w:rPr>
                </w:pPr>
                <w:r w:rsidRPr="00B63A18">
                  <w:rPr>
                    <w:rFonts w:ascii="Agency FB" w:hAnsi="Agency FB"/>
                    <w:sz w:val="32"/>
                    <w:szCs w:val="32"/>
                  </w:rPr>
                  <w:fldChar w:fldCharType="begin"/>
                </w:r>
                <w:r w:rsidRPr="00B63A18">
                  <w:rPr>
                    <w:rFonts w:ascii="Agency FB" w:hAnsi="Agency FB"/>
                    <w:sz w:val="32"/>
                    <w:szCs w:val="32"/>
                  </w:rPr>
                  <w:instrText>PAGE   \* MERGEFORMAT</w:instrText>
                </w:r>
                <w:r w:rsidRPr="00B63A18">
                  <w:rPr>
                    <w:rFonts w:ascii="Agency FB" w:hAnsi="Agency FB"/>
                    <w:sz w:val="32"/>
                    <w:szCs w:val="32"/>
                  </w:rPr>
                  <w:fldChar w:fldCharType="separate"/>
                </w:r>
                <w:r w:rsidRPr="00DD1969">
                  <w:rPr>
                    <w:rFonts w:ascii="Agency FB" w:hAnsi="Agency FB"/>
                    <w:noProof/>
                    <w:color w:val="FFFFFF"/>
                    <w:sz w:val="32"/>
                    <w:szCs w:val="32"/>
                  </w:rPr>
                  <w:t>10</w:t>
                </w:r>
                <w:r w:rsidRPr="00B63A18">
                  <w:rPr>
                    <w:rFonts w:ascii="Agency FB" w:hAnsi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B4B"/>
    <w:rsid w:val="000029B2"/>
    <w:rsid w:val="0000667F"/>
    <w:rsid w:val="00045B5B"/>
    <w:rsid w:val="00063F34"/>
    <w:rsid w:val="00071202"/>
    <w:rsid w:val="000F0127"/>
    <w:rsid w:val="000F4774"/>
    <w:rsid w:val="000F7B4B"/>
    <w:rsid w:val="00103F88"/>
    <w:rsid w:val="00111504"/>
    <w:rsid w:val="00140844"/>
    <w:rsid w:val="00150FF1"/>
    <w:rsid w:val="00156997"/>
    <w:rsid w:val="00165A1D"/>
    <w:rsid w:val="00184D1B"/>
    <w:rsid w:val="001861CD"/>
    <w:rsid w:val="001A39D6"/>
    <w:rsid w:val="001C7026"/>
    <w:rsid w:val="0020348B"/>
    <w:rsid w:val="00247861"/>
    <w:rsid w:val="002540CF"/>
    <w:rsid w:val="00262789"/>
    <w:rsid w:val="0027481C"/>
    <w:rsid w:val="00280450"/>
    <w:rsid w:val="00297FA6"/>
    <w:rsid w:val="002D0E43"/>
    <w:rsid w:val="002D3FE1"/>
    <w:rsid w:val="0030072E"/>
    <w:rsid w:val="00306C07"/>
    <w:rsid w:val="0034300D"/>
    <w:rsid w:val="00347EF4"/>
    <w:rsid w:val="00391551"/>
    <w:rsid w:val="0039529C"/>
    <w:rsid w:val="003C0A1B"/>
    <w:rsid w:val="003C2D35"/>
    <w:rsid w:val="003F025A"/>
    <w:rsid w:val="003F4028"/>
    <w:rsid w:val="00415CCB"/>
    <w:rsid w:val="004223E5"/>
    <w:rsid w:val="00436797"/>
    <w:rsid w:val="004414E0"/>
    <w:rsid w:val="0046492B"/>
    <w:rsid w:val="0049538D"/>
    <w:rsid w:val="0049553D"/>
    <w:rsid w:val="004A7220"/>
    <w:rsid w:val="004C0843"/>
    <w:rsid w:val="004C5A83"/>
    <w:rsid w:val="004F16BC"/>
    <w:rsid w:val="005014E4"/>
    <w:rsid w:val="00506378"/>
    <w:rsid w:val="005276ED"/>
    <w:rsid w:val="00531BD1"/>
    <w:rsid w:val="00551AB9"/>
    <w:rsid w:val="00555910"/>
    <w:rsid w:val="00563619"/>
    <w:rsid w:val="00571100"/>
    <w:rsid w:val="00581F94"/>
    <w:rsid w:val="005904A2"/>
    <w:rsid w:val="005A169A"/>
    <w:rsid w:val="005A252D"/>
    <w:rsid w:val="005A49AB"/>
    <w:rsid w:val="005C4B46"/>
    <w:rsid w:val="00632070"/>
    <w:rsid w:val="00653B8B"/>
    <w:rsid w:val="00665D05"/>
    <w:rsid w:val="00670099"/>
    <w:rsid w:val="00682390"/>
    <w:rsid w:val="0068797B"/>
    <w:rsid w:val="00694804"/>
    <w:rsid w:val="00701B31"/>
    <w:rsid w:val="007379AD"/>
    <w:rsid w:val="00742F8A"/>
    <w:rsid w:val="00782661"/>
    <w:rsid w:val="007836D3"/>
    <w:rsid w:val="0079232E"/>
    <w:rsid w:val="00792AED"/>
    <w:rsid w:val="00792E5B"/>
    <w:rsid w:val="007A6E7D"/>
    <w:rsid w:val="007D040E"/>
    <w:rsid w:val="007E4AB7"/>
    <w:rsid w:val="007F3893"/>
    <w:rsid w:val="00811770"/>
    <w:rsid w:val="00854CA0"/>
    <w:rsid w:val="008608DB"/>
    <w:rsid w:val="008637F2"/>
    <w:rsid w:val="00881483"/>
    <w:rsid w:val="00882873"/>
    <w:rsid w:val="008D4631"/>
    <w:rsid w:val="008E2E7F"/>
    <w:rsid w:val="00913EB4"/>
    <w:rsid w:val="009202F5"/>
    <w:rsid w:val="009424A3"/>
    <w:rsid w:val="00974D2A"/>
    <w:rsid w:val="009773B1"/>
    <w:rsid w:val="009821F5"/>
    <w:rsid w:val="009B5975"/>
    <w:rsid w:val="009C64A6"/>
    <w:rsid w:val="009D5EE9"/>
    <w:rsid w:val="009E7F0F"/>
    <w:rsid w:val="00A05C80"/>
    <w:rsid w:val="00A25D3F"/>
    <w:rsid w:val="00A35C65"/>
    <w:rsid w:val="00A84A3E"/>
    <w:rsid w:val="00A86A78"/>
    <w:rsid w:val="00AB0648"/>
    <w:rsid w:val="00AB0EBF"/>
    <w:rsid w:val="00AE2B37"/>
    <w:rsid w:val="00B1252E"/>
    <w:rsid w:val="00B21D1E"/>
    <w:rsid w:val="00B63A18"/>
    <w:rsid w:val="00B666CB"/>
    <w:rsid w:val="00B73E8D"/>
    <w:rsid w:val="00B90839"/>
    <w:rsid w:val="00B92E5C"/>
    <w:rsid w:val="00B96D2E"/>
    <w:rsid w:val="00BB5217"/>
    <w:rsid w:val="00BC4CAC"/>
    <w:rsid w:val="00BF0B45"/>
    <w:rsid w:val="00BF2B4B"/>
    <w:rsid w:val="00BF35D8"/>
    <w:rsid w:val="00C1360F"/>
    <w:rsid w:val="00C20124"/>
    <w:rsid w:val="00C71101"/>
    <w:rsid w:val="00C7311F"/>
    <w:rsid w:val="00CC55F4"/>
    <w:rsid w:val="00CF2F1C"/>
    <w:rsid w:val="00D04CB3"/>
    <w:rsid w:val="00D100BF"/>
    <w:rsid w:val="00D2373B"/>
    <w:rsid w:val="00D31F23"/>
    <w:rsid w:val="00D41D11"/>
    <w:rsid w:val="00D73D96"/>
    <w:rsid w:val="00D80E0D"/>
    <w:rsid w:val="00DD1969"/>
    <w:rsid w:val="00DF4043"/>
    <w:rsid w:val="00E008FD"/>
    <w:rsid w:val="00E33A63"/>
    <w:rsid w:val="00E3761D"/>
    <w:rsid w:val="00E4583D"/>
    <w:rsid w:val="00EA2086"/>
    <w:rsid w:val="00EA4B91"/>
    <w:rsid w:val="00EC5843"/>
    <w:rsid w:val="00ED0849"/>
    <w:rsid w:val="00EF4F25"/>
    <w:rsid w:val="00F13D2D"/>
    <w:rsid w:val="00F16993"/>
    <w:rsid w:val="00F17C7C"/>
    <w:rsid w:val="00F31A0B"/>
    <w:rsid w:val="00F333E2"/>
    <w:rsid w:val="00F40EFE"/>
    <w:rsid w:val="00F460D2"/>
    <w:rsid w:val="00F5460D"/>
    <w:rsid w:val="00F84517"/>
    <w:rsid w:val="00F93C86"/>
    <w:rsid w:val="00FB4BC1"/>
    <w:rsid w:val="00FD2F06"/>
    <w:rsid w:val="00FE4C58"/>
    <w:rsid w:val="00FE645A"/>
    <w:rsid w:val="00FF5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2E"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apitel">
    <w:name w:val="Kapitel"/>
    <w:basedOn w:val="Normal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</w:rPr>
  </w:style>
  <w:style w:type="paragraph" w:customStyle="1" w:styleId="Sequenz">
    <w:name w:val="Sequenz"/>
    <w:basedOn w:val="Normal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</w:rPr>
  </w:style>
  <w:style w:type="character" w:customStyle="1" w:styleId="KapitelZchn">
    <w:name w:val="Kapitel Zchn"/>
    <w:basedOn w:val="DefaultParagraphFont"/>
    <w:link w:val="Kapitel"/>
    <w:uiPriority w:val="99"/>
    <w:locked/>
    <w:rsid w:val="00BB5217"/>
    <w:rPr>
      <w:rFonts w:ascii="Capture it 2" w:hAnsi="Capture it 2" w:cs="Times New Roman"/>
      <w:b/>
      <w:spacing w:val="28"/>
      <w:sz w:val="144"/>
      <w:szCs w:val="144"/>
    </w:rPr>
  </w:style>
  <w:style w:type="paragraph" w:customStyle="1" w:styleId="Szene1">
    <w:name w:val="Szene 1"/>
    <w:basedOn w:val="Normal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/>
      <w:sz w:val="72"/>
      <w:szCs w:val="72"/>
    </w:rPr>
  </w:style>
  <w:style w:type="character" w:customStyle="1" w:styleId="SequenzZchn">
    <w:name w:val="Sequenz Zchn"/>
    <w:basedOn w:val="DefaultParagraphFont"/>
    <w:link w:val="Sequenz"/>
    <w:uiPriority w:val="99"/>
    <w:locked/>
    <w:rsid w:val="007A6E7D"/>
    <w:rPr>
      <w:rFonts w:ascii="Agency FB" w:hAnsi="Agency FB" w:cs="Times New Roman"/>
      <w:b/>
      <w:caps/>
      <w:sz w:val="96"/>
    </w:rPr>
  </w:style>
  <w:style w:type="character" w:customStyle="1" w:styleId="Szene1Zchn">
    <w:name w:val="Szene 1 Zchn"/>
    <w:basedOn w:val="DefaultParagraphFont"/>
    <w:link w:val="Szene1"/>
    <w:uiPriority w:val="99"/>
    <w:locked/>
    <w:rsid w:val="0027481C"/>
    <w:rPr>
      <w:rFonts w:ascii="Agency FB" w:hAnsi="Agency FB" w:cs="Times New Roman"/>
      <w:sz w:val="72"/>
      <w:szCs w:val="72"/>
    </w:rPr>
  </w:style>
  <w:style w:type="paragraph" w:customStyle="1" w:styleId="Szene2">
    <w:name w:val="Szene 2"/>
    <w:basedOn w:val="Normal"/>
    <w:link w:val="Szene2Zchn"/>
    <w:uiPriority w:val="99"/>
    <w:rsid w:val="0020348B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FF0000"/>
      <w:sz w:val="48"/>
      <w:szCs w:val="48"/>
    </w:rPr>
  </w:style>
  <w:style w:type="character" w:customStyle="1" w:styleId="Szene2Zchn">
    <w:name w:val="Szene 2 Zchn"/>
    <w:basedOn w:val="DefaultParagraphFont"/>
    <w:link w:val="Szene2"/>
    <w:uiPriority w:val="99"/>
    <w:locked/>
    <w:rsid w:val="0020348B"/>
    <w:rPr>
      <w:rFonts w:ascii="Agency FB" w:hAnsi="Agency FB" w:cs="Times New Roman"/>
      <w:b/>
      <w:color w:val="FF0000"/>
      <w:sz w:val="48"/>
      <w:szCs w:val="48"/>
    </w:rPr>
  </w:style>
  <w:style w:type="paragraph" w:customStyle="1" w:styleId="Charakter">
    <w:name w:val="Charakter"/>
    <w:basedOn w:val="Normal"/>
    <w:next w:val="Beschreibung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B21D1E"/>
    <w:pPr>
      <w:spacing w:before="120"/>
      <w:ind w:left="567"/>
      <w:contextualSpacing/>
      <w:jc w:val="both"/>
    </w:pPr>
    <w:rPr>
      <w:b w:val="0"/>
      <w:sz w:val="36"/>
    </w:rPr>
  </w:style>
  <w:style w:type="character" w:customStyle="1" w:styleId="CharakterZchn">
    <w:name w:val="Charakter Zchn"/>
    <w:basedOn w:val="DefaultParagraphFont"/>
    <w:link w:val="Charakter"/>
    <w:uiPriority w:val="99"/>
    <w:locked/>
    <w:rsid w:val="004C5A83"/>
    <w:rPr>
      <w:rFonts w:ascii="Agency FB" w:hAnsi="Agency FB" w:cs="Times New Roman"/>
      <w:b/>
      <w:sz w:val="40"/>
      <w:szCs w:val="40"/>
    </w:rPr>
  </w:style>
  <w:style w:type="paragraph" w:styleId="Header">
    <w:name w:val="header"/>
    <w:basedOn w:val="Normal"/>
    <w:link w:val="Head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F3893"/>
    <w:rPr>
      <w:rFonts w:cs="Times New Roman"/>
    </w:rPr>
  </w:style>
  <w:style w:type="character" w:customStyle="1" w:styleId="TextZchn">
    <w:name w:val="Text Zchn"/>
    <w:basedOn w:val="CharakterZchn"/>
    <w:link w:val="Text"/>
    <w:uiPriority w:val="99"/>
    <w:locked/>
    <w:rsid w:val="00B21D1E"/>
  </w:style>
  <w:style w:type="paragraph" w:styleId="Footer">
    <w:name w:val="footer"/>
    <w:basedOn w:val="Normal"/>
    <w:link w:val="Foot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F3893"/>
    <w:rPr>
      <w:rFonts w:cs="Times New Roman"/>
    </w:rPr>
  </w:style>
  <w:style w:type="paragraph" w:customStyle="1" w:styleId="Regie">
    <w:name w:val="Regie"/>
    <w:basedOn w:val="Normal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/>
      <w:sz w:val="32"/>
      <w:szCs w:val="32"/>
    </w:rPr>
  </w:style>
  <w:style w:type="character" w:customStyle="1" w:styleId="RegieZchn">
    <w:name w:val="Regie Zchn"/>
    <w:basedOn w:val="DefaultParagraphFont"/>
    <w:link w:val="Regie"/>
    <w:uiPriority w:val="99"/>
    <w:locked/>
    <w:rsid w:val="00AE2B37"/>
    <w:rPr>
      <w:rFonts w:ascii="Agency FB" w:hAnsi="Agency FB" w:cs="Times New Roman"/>
      <w:i/>
      <w:color w:val="1F497D"/>
      <w:sz w:val="32"/>
      <w:szCs w:val="32"/>
    </w:rPr>
  </w:style>
  <w:style w:type="paragraph" w:customStyle="1" w:styleId="Beschreibung">
    <w:name w:val="Beschreibung"/>
    <w:basedOn w:val="Charakter"/>
    <w:next w:val="Regie"/>
    <w:link w:val="BeschreibungZchn"/>
    <w:uiPriority w:val="99"/>
    <w:rsid w:val="00DF4043"/>
    <w:pPr>
      <w:shd w:val="clear" w:color="auto" w:fill="EEECE1"/>
      <w:spacing w:before="0"/>
      <w:jc w:val="both"/>
    </w:pPr>
    <w:rPr>
      <w:b w:val="0"/>
      <w:color w:val="C00000"/>
      <w:sz w:val="32"/>
      <w:szCs w:val="32"/>
    </w:rPr>
  </w:style>
  <w:style w:type="character" w:customStyle="1" w:styleId="BeschreibungZchn">
    <w:name w:val="Beschreibung Zchn"/>
    <w:basedOn w:val="CharakterZchn"/>
    <w:link w:val="Beschreibung"/>
    <w:uiPriority w:val="99"/>
    <w:locked/>
    <w:rsid w:val="00DF4043"/>
    <w:rPr>
      <w:color w:val="C00000"/>
      <w:sz w:val="32"/>
      <w:szCs w:val="32"/>
      <w:shd w:val="clear" w:color="auto" w:fill="EEECE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18</Pages>
  <Words>1452</Words>
  <Characters>9148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</dc:title>
  <dc:subject/>
  <dc:creator>SunnyboyXP0</dc:creator>
  <cp:keywords>Operation Red Sand</cp:keywords>
  <dc:description/>
  <cp:lastModifiedBy>CM</cp:lastModifiedBy>
  <cp:revision>15</cp:revision>
  <dcterms:created xsi:type="dcterms:W3CDTF">2011-08-31T17:09:00Z</dcterms:created>
  <dcterms:modified xsi:type="dcterms:W3CDTF">2011-08-31T18:26:00Z</dcterms:modified>
</cp:coreProperties>
</file>